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1991CF1" w14:textId="1A7F12F7" w:rsidR="00FB2699" w:rsidRDefault="00FB2699" w:rsidP="00FB2699">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w:t>
      </w:r>
      <w:r>
        <w:rPr>
          <w:b/>
          <w:sz w:val="24"/>
          <w:szCs w:val="24"/>
          <w:lang w:eastAsia="ko-KR"/>
        </w:rPr>
        <w:t>3</w:t>
      </w:r>
      <w:r>
        <w:rPr>
          <w:rFonts w:hint="eastAsia"/>
          <w:b/>
          <w:sz w:val="24"/>
          <w:szCs w:val="24"/>
          <w:lang w:eastAsia="ko-KR"/>
        </w:rPr>
        <w:tab/>
      </w:r>
      <w:r w:rsidRPr="00060728">
        <w:rPr>
          <w:b/>
          <w:i/>
          <w:noProof/>
          <w:sz w:val="24"/>
          <w:szCs w:val="24"/>
          <w:lang w:eastAsia="ko-KR"/>
        </w:rPr>
        <w:t>R1-1</w:t>
      </w:r>
      <w:r w:rsidR="00D1000A">
        <w:rPr>
          <w:rFonts w:hint="eastAsia"/>
          <w:b/>
          <w:i/>
          <w:noProof/>
          <w:sz w:val="24"/>
          <w:szCs w:val="24"/>
          <w:lang w:eastAsia="ko-KR"/>
        </w:rPr>
        <w:t>57755</w:t>
      </w:r>
    </w:p>
    <w:p w14:paraId="50F97369" w14:textId="77777777" w:rsidR="00FB2699" w:rsidRDefault="00FB2699" w:rsidP="00FB2699">
      <w:pPr>
        <w:pStyle w:val="CRCoverPage"/>
        <w:spacing w:line="360" w:lineRule="auto"/>
        <w:outlineLvl w:val="0"/>
        <w:rPr>
          <w:b/>
          <w:bCs/>
          <w:noProof/>
          <w:sz w:val="24"/>
          <w:lang w:val="en-US" w:eastAsia="ko-KR"/>
        </w:rPr>
      </w:pPr>
      <w:r>
        <w:rPr>
          <w:rFonts w:hint="eastAsia"/>
          <w:b/>
          <w:bCs/>
          <w:noProof/>
          <w:sz w:val="24"/>
          <w:lang w:val="en-US" w:eastAsia="ko-KR"/>
        </w:rPr>
        <w:t>Anaheim</w:t>
      </w:r>
      <w:r w:rsidRPr="00D40474">
        <w:rPr>
          <w:b/>
          <w:bCs/>
          <w:noProof/>
          <w:sz w:val="24"/>
          <w:lang w:val="en-US" w:eastAsia="ko-KR"/>
        </w:rPr>
        <w:t xml:space="preserve">, </w:t>
      </w:r>
      <w:r>
        <w:rPr>
          <w:rFonts w:hint="eastAsia"/>
          <w:b/>
          <w:bCs/>
          <w:noProof/>
          <w:sz w:val="24"/>
          <w:lang w:val="en-US" w:eastAsia="ko-KR"/>
        </w:rPr>
        <w:t>CA, USA</w:t>
      </w:r>
      <w:r w:rsidRPr="00D40474">
        <w:rPr>
          <w:b/>
          <w:bCs/>
          <w:noProof/>
          <w:sz w:val="24"/>
          <w:lang w:val="en-US" w:eastAsia="ko-KR"/>
        </w:rPr>
        <w:t xml:space="preserve">, </w:t>
      </w:r>
      <w:r>
        <w:rPr>
          <w:rFonts w:hint="eastAsia"/>
          <w:b/>
          <w:bCs/>
          <w:noProof/>
          <w:sz w:val="24"/>
          <w:lang w:val="en-US" w:eastAsia="ko-KR"/>
        </w:rPr>
        <w:t>16</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sidRPr="00D40474">
        <w:rPr>
          <w:b/>
          <w:bCs/>
          <w:noProof/>
          <w:sz w:val="24"/>
          <w:lang w:val="en-US" w:eastAsia="ko-KR"/>
        </w:rPr>
        <w:t xml:space="preserve">- </w:t>
      </w:r>
      <w:r>
        <w:rPr>
          <w:rFonts w:hint="eastAsia"/>
          <w:b/>
          <w:bCs/>
          <w:noProof/>
          <w:sz w:val="24"/>
          <w:lang w:val="en-US" w:eastAsia="ko-KR"/>
        </w:rPr>
        <w:t>20</w:t>
      </w:r>
      <w:r w:rsidRPr="00D40474">
        <w:rPr>
          <w:rFonts w:hint="eastAsia"/>
          <w:b/>
          <w:bCs/>
          <w:noProof/>
          <w:sz w:val="24"/>
          <w:vertAlign w:val="superscript"/>
          <w:lang w:val="en-US" w:eastAsia="ko-KR"/>
        </w:rPr>
        <w:t>th</w:t>
      </w:r>
      <w:r w:rsidRPr="00D40474">
        <w:rPr>
          <w:rFonts w:hint="eastAsia"/>
          <w:b/>
          <w:bCs/>
          <w:noProof/>
          <w:sz w:val="24"/>
          <w:lang w:val="en-US" w:eastAsia="ko-KR"/>
        </w:rPr>
        <w:t xml:space="preserve"> </w:t>
      </w:r>
      <w:r>
        <w:rPr>
          <w:rFonts w:hint="eastAsia"/>
          <w:b/>
          <w:bCs/>
          <w:noProof/>
          <w:sz w:val="24"/>
          <w:lang w:val="en-US" w:eastAsia="ko-KR"/>
        </w:rPr>
        <w:t xml:space="preserve">November </w:t>
      </w:r>
      <w:r w:rsidRPr="00D40474">
        <w:rPr>
          <w:b/>
          <w:bCs/>
          <w:noProof/>
          <w:sz w:val="24"/>
          <w:lang w:val="en-US" w:eastAsia="ko-KR"/>
        </w:rPr>
        <w:t>2015</w:t>
      </w:r>
    </w:p>
    <w:p w14:paraId="1E87B7CC" w14:textId="3FA2A821" w:rsidR="00FA4301" w:rsidRDefault="00FA4301" w:rsidP="00D806D4">
      <w:pPr>
        <w:tabs>
          <w:tab w:val="left" w:pos="1985"/>
        </w:tabs>
        <w:spacing w:after="0"/>
        <w:rPr>
          <w:rFonts w:ascii="Arial" w:hAnsi="Arial"/>
          <w:sz w:val="24"/>
        </w:rPr>
      </w:pPr>
      <w:r>
        <w:rPr>
          <w:rFonts w:ascii="Arial" w:hAnsi="Arial"/>
          <w:b/>
          <w:sz w:val="24"/>
        </w:rPr>
        <w:t>Agenda item:</w:t>
      </w:r>
      <w:r>
        <w:rPr>
          <w:rFonts w:ascii="Arial" w:hAnsi="Arial"/>
          <w:sz w:val="24"/>
        </w:rPr>
        <w:tab/>
      </w:r>
      <w:bookmarkStart w:id="0" w:name="Source"/>
      <w:bookmarkEnd w:id="0"/>
      <w:r w:rsidR="00FB2699">
        <w:rPr>
          <w:rFonts w:ascii="Arial" w:hAnsi="Arial" w:hint="eastAsia"/>
          <w:sz w:val="24"/>
        </w:rPr>
        <w:t>6</w:t>
      </w:r>
      <w:r w:rsidR="000428B4">
        <w:rPr>
          <w:rFonts w:ascii="Arial" w:hAnsi="Arial"/>
          <w:sz w:val="24"/>
        </w:rPr>
        <w:t>.2.4</w:t>
      </w:r>
      <w:r w:rsidR="00360617" w:rsidRPr="00360617">
        <w:rPr>
          <w:rFonts w:ascii="Arial" w:hAnsi="Arial"/>
          <w:sz w:val="24"/>
        </w:rPr>
        <w:t>.3.1</w:t>
      </w:r>
    </w:p>
    <w:p w14:paraId="57A2D0C5" w14:textId="603629CE" w:rsidR="00E51D2E" w:rsidRDefault="00E51D2E" w:rsidP="00D806D4">
      <w:pPr>
        <w:tabs>
          <w:tab w:val="left" w:pos="1985"/>
        </w:tabs>
        <w:spacing w:after="0"/>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r w:rsidR="00C51A9E">
        <w:rPr>
          <w:rFonts w:ascii="Arial" w:hAnsi="Arial" w:hint="eastAsia"/>
          <w:sz w:val="24"/>
        </w:rPr>
        <w:t xml:space="preserve">, </w:t>
      </w:r>
      <w:r w:rsidR="00CE1650">
        <w:rPr>
          <w:rFonts w:ascii="Arial" w:hAnsi="Arial"/>
          <w:sz w:val="24"/>
        </w:rPr>
        <w:t>Ericsson</w:t>
      </w:r>
      <w:r w:rsidR="00F71501">
        <w:rPr>
          <w:rFonts w:ascii="Arial" w:hAnsi="Arial"/>
          <w:sz w:val="24"/>
        </w:rPr>
        <w:t xml:space="preserve">, </w:t>
      </w:r>
      <w:r w:rsidR="00F71501" w:rsidRPr="00DE3A9D">
        <w:rPr>
          <w:rFonts w:ascii="Arial" w:hAnsi="Arial"/>
          <w:sz w:val="24"/>
        </w:rPr>
        <w:t>NTT</w:t>
      </w:r>
      <w:r w:rsidR="00F71501">
        <w:rPr>
          <w:rFonts w:ascii="Arial" w:hAnsi="Arial"/>
          <w:sz w:val="24"/>
        </w:rPr>
        <w:t xml:space="preserve"> DOCOMO</w:t>
      </w:r>
      <w:r w:rsidR="00F71501" w:rsidRPr="00DE3A9D">
        <w:rPr>
          <w:rFonts w:ascii="Arial" w:hAnsi="Arial"/>
          <w:sz w:val="24"/>
        </w:rPr>
        <w:t xml:space="preserve">, </w:t>
      </w:r>
      <w:r w:rsidR="00F71501">
        <w:rPr>
          <w:rFonts w:ascii="Arial" w:hAnsi="Arial"/>
          <w:sz w:val="24"/>
        </w:rPr>
        <w:t>CATT</w:t>
      </w:r>
      <w:bookmarkStart w:id="1" w:name="_GoBack"/>
      <w:bookmarkEnd w:id="1"/>
    </w:p>
    <w:p w14:paraId="1C2FF03B" w14:textId="77777777" w:rsidR="00E51D2E" w:rsidRPr="0072162A" w:rsidRDefault="00E51D2E" w:rsidP="00D806D4">
      <w:pPr>
        <w:tabs>
          <w:tab w:val="left" w:pos="1985"/>
        </w:tabs>
        <w:spacing w:after="0"/>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C44D92" w:rsidRPr="00C44D92">
        <w:rPr>
          <w:rFonts w:ascii="Arial" w:hAnsi="Arial" w:hint="eastAsia"/>
          <w:sz w:val="24"/>
        </w:rPr>
        <w:t>Joint Proposal on</w:t>
      </w:r>
      <w:r w:rsidR="00C44D92">
        <w:rPr>
          <w:rFonts w:ascii="Arial" w:hAnsi="Arial" w:hint="eastAsia"/>
          <w:b/>
          <w:sz w:val="24"/>
        </w:rPr>
        <w:t xml:space="preserve"> </w:t>
      </w:r>
      <w:r w:rsidR="000428B4" w:rsidRPr="000428B4">
        <w:rPr>
          <w:rFonts w:ascii="Arial" w:hAnsi="Arial"/>
          <w:sz w:val="24"/>
        </w:rPr>
        <w:t xml:space="preserve">Rank </w:t>
      </w:r>
      <w:r w:rsidR="00FA392C">
        <w:rPr>
          <w:rFonts w:ascii="Arial" w:hAnsi="Arial" w:hint="eastAsia"/>
          <w:sz w:val="24"/>
        </w:rPr>
        <w:t>2</w:t>
      </w:r>
      <w:r w:rsidR="00FA392C" w:rsidRPr="000428B4">
        <w:rPr>
          <w:rFonts w:ascii="Arial" w:hAnsi="Arial"/>
          <w:sz w:val="24"/>
        </w:rPr>
        <w:t xml:space="preserve"> </w:t>
      </w:r>
      <w:r w:rsidR="000428B4" w:rsidRPr="000428B4">
        <w:rPr>
          <w:rFonts w:ascii="Arial" w:hAnsi="Arial"/>
          <w:sz w:val="24"/>
        </w:rPr>
        <w:t>codebook for Class A</w:t>
      </w:r>
      <w:r w:rsidR="00AA3E2D">
        <w:rPr>
          <w:rFonts w:ascii="Arial" w:hAnsi="Arial"/>
          <w:sz w:val="24"/>
        </w:rPr>
        <w:t xml:space="preserve"> and B</w:t>
      </w:r>
      <w:r w:rsidR="000428B4" w:rsidRPr="000428B4">
        <w:rPr>
          <w:rFonts w:ascii="Arial" w:hAnsi="Arial"/>
          <w:sz w:val="24"/>
        </w:rPr>
        <w:t xml:space="preserve"> CSI reporting</w:t>
      </w:r>
    </w:p>
    <w:p w14:paraId="761FD907" w14:textId="77777777" w:rsidR="00217EF7" w:rsidRPr="00217EF7" w:rsidRDefault="00E51D2E" w:rsidP="00D806D4">
      <w:pPr>
        <w:pBdr>
          <w:bottom w:val="single" w:sz="6" w:space="1" w:color="auto"/>
        </w:pBdr>
        <w:tabs>
          <w:tab w:val="left" w:pos="1985"/>
        </w:tabs>
        <w:spacing w:after="0"/>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bookmarkStart w:id="2" w:name="DocumentFor"/>
      <w:bookmarkEnd w:id="2"/>
    </w:p>
    <w:p w14:paraId="3ED5DA54" w14:textId="77777777" w:rsidR="00D806D4" w:rsidRDefault="00D806D4" w:rsidP="00D806D4">
      <w:pPr>
        <w:pStyle w:val="Heading1"/>
        <w:keepNext w:val="0"/>
        <w:keepLines w:val="0"/>
        <w:widowControl w:val="0"/>
        <w:numPr>
          <w:ilvl w:val="0"/>
          <w:numId w:val="0"/>
        </w:numPr>
        <w:spacing w:before="0" w:after="0"/>
        <w:ind w:left="450"/>
        <w:rPr>
          <w:rFonts w:eastAsia="Malgun Gothic"/>
          <w:sz w:val="28"/>
          <w:lang w:val="en-US" w:eastAsia="ko-KR"/>
        </w:rPr>
      </w:pPr>
      <w:bookmarkStart w:id="3" w:name="_Ref432976353"/>
    </w:p>
    <w:p w14:paraId="2D259ADD" w14:textId="77777777" w:rsidR="00C840DF" w:rsidRPr="008A37CE" w:rsidRDefault="00AA3E2D" w:rsidP="00D806D4">
      <w:pPr>
        <w:pStyle w:val="Heading1"/>
        <w:keepNext w:val="0"/>
        <w:keepLines w:val="0"/>
        <w:widowControl w:val="0"/>
        <w:tabs>
          <w:tab w:val="clear" w:pos="432"/>
          <w:tab w:val="num" w:pos="450"/>
        </w:tabs>
        <w:spacing w:before="0" w:after="0"/>
        <w:ind w:left="450"/>
        <w:rPr>
          <w:rFonts w:eastAsia="Malgun Gothic"/>
          <w:sz w:val="28"/>
          <w:lang w:val="en-US" w:eastAsia="ko-KR"/>
        </w:rPr>
      </w:pPr>
      <w:r w:rsidRPr="008A37CE">
        <w:rPr>
          <w:rFonts w:eastAsia="Malgun Gothic"/>
          <w:sz w:val="28"/>
          <w:lang w:val="en-US" w:eastAsia="ko-KR"/>
        </w:rPr>
        <w:t>Class A rank 2 c</w:t>
      </w:r>
      <w:r w:rsidR="00C840DF" w:rsidRPr="008A37CE">
        <w:rPr>
          <w:rFonts w:eastAsia="Malgun Gothic"/>
          <w:sz w:val="28"/>
          <w:lang w:val="en-US" w:eastAsia="ko-KR"/>
        </w:rPr>
        <w:t>odebook</w:t>
      </w:r>
      <w:bookmarkEnd w:id="3"/>
    </w:p>
    <w:p w14:paraId="16B2DBAA" w14:textId="77777777" w:rsidR="00D806D4" w:rsidRDefault="00D806D4" w:rsidP="00D806D4">
      <w:pPr>
        <w:spacing w:after="0"/>
      </w:pPr>
    </w:p>
    <w:p w14:paraId="66A1D841" w14:textId="77777777" w:rsidR="00E475F8" w:rsidRDefault="004205D7" w:rsidP="00D806D4">
      <w:pPr>
        <w:spacing w:after="0"/>
      </w:pPr>
      <w:r>
        <w:t>Rank-2</w:t>
      </w:r>
      <w:r w:rsidR="00E475F8">
        <w:t xml:space="preserve"> </w:t>
      </w:r>
      <w:r w:rsidR="00B56E2F">
        <w:t xml:space="preserve">class A codebook </w:t>
      </w:r>
      <w:r w:rsidR="00E475F8">
        <w:t>is described in TABLE 1 and 2.</w:t>
      </w:r>
    </w:p>
    <w:p w14:paraId="69F22B19" w14:textId="77777777" w:rsidR="00E475F8" w:rsidRPr="00E475F8" w:rsidRDefault="00E475F8" w:rsidP="00D806D4">
      <w:pPr>
        <w:spacing w:after="0"/>
      </w:pPr>
    </w:p>
    <w:p w14:paraId="0A6C5718" w14:textId="77777777" w:rsidR="00AA3E2D" w:rsidRDefault="00500CB1" w:rsidP="00D806D4">
      <w:pPr>
        <w:spacing w:after="0"/>
        <w:jc w:val="center"/>
        <w:rPr>
          <w:b/>
        </w:rPr>
      </w:pPr>
      <w:r>
        <w:rPr>
          <w:b/>
        </w:rPr>
        <w:t>TABLE</w:t>
      </w:r>
      <w:r w:rsidRPr="00500CB1">
        <w:rPr>
          <w:b/>
        </w:rPr>
        <w:t xml:space="preserve"> 1. </w:t>
      </w:r>
      <w:r w:rsidR="001060FB">
        <w:rPr>
          <w:b/>
        </w:rPr>
        <w:t>Four</w:t>
      </w:r>
      <w:r w:rsidR="00E475F8">
        <w:rPr>
          <w:b/>
        </w:rPr>
        <w:t xml:space="preserve"> c</w:t>
      </w:r>
      <w:r w:rsidRPr="00500CB1">
        <w:rPr>
          <w:b/>
        </w:rPr>
        <w:t>onfigurations</w:t>
      </w:r>
    </w:p>
    <w:p w14:paraId="38BB41BC" w14:textId="77777777" w:rsidR="00BA2C1D" w:rsidRPr="00500CB1"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1901"/>
        <w:gridCol w:w="900"/>
      </w:tblGrid>
      <w:tr w:rsidR="00C840DF" w:rsidRPr="00034648" w14:paraId="060EC3D2" w14:textId="77777777" w:rsidTr="00945BE9">
        <w:trPr>
          <w:trHeight w:val="372"/>
          <w:jc w:val="center"/>
        </w:trPr>
        <w:tc>
          <w:tcPr>
            <w:tcW w:w="2257" w:type="dxa"/>
            <w:shd w:val="clear" w:color="auto" w:fill="auto"/>
            <w:vAlign w:val="center"/>
          </w:tcPr>
          <w:p w14:paraId="7955F49A" w14:textId="77777777" w:rsidR="00C840DF" w:rsidRPr="00034648" w:rsidRDefault="00C840DF" w:rsidP="00D806D4">
            <w:pPr>
              <w:spacing w:after="0"/>
              <w:jc w:val="center"/>
              <w:rPr>
                <w:b/>
              </w:rPr>
            </w:pPr>
            <w:r>
              <w:rPr>
                <w:rFonts w:hint="eastAsia"/>
                <w:b/>
              </w:rPr>
              <w:t>Config</w:t>
            </w:r>
          </w:p>
        </w:tc>
        <w:tc>
          <w:tcPr>
            <w:tcW w:w="1901" w:type="dxa"/>
            <w:shd w:val="clear" w:color="auto" w:fill="auto"/>
            <w:vAlign w:val="center"/>
          </w:tcPr>
          <w:p w14:paraId="7195C3AF" w14:textId="77777777" w:rsidR="00C840DF" w:rsidRPr="00034648" w:rsidRDefault="00C840DF" w:rsidP="00D806D4">
            <w:pPr>
              <w:spacing w:after="0"/>
              <w:jc w:val="center"/>
              <w:rPr>
                <w:b/>
              </w:rPr>
            </w:pPr>
            <w:r w:rsidRPr="00034648">
              <w:rPr>
                <w:rFonts w:hint="eastAsia"/>
                <w:b/>
              </w:rPr>
              <w:t xml:space="preserve">Selected </w:t>
            </w:r>
            <w:r w:rsidRPr="00034648">
              <w:rPr>
                <w:rFonts w:eastAsia="Batang"/>
                <w:b/>
                <w:position w:val="-10"/>
              </w:rPr>
              <w:object w:dxaOrig="200" w:dyaOrig="340" w14:anchorId="6403ED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7.5pt" o:ole="">
                  <v:imagedata r:id="rId9" o:title=""/>
                </v:shape>
                <o:OLEObject Type="Embed" ProgID="Equation.3" ShapeID="_x0000_i1025" DrawAspect="Content" ObjectID="_1509384860" r:id="rId10"/>
              </w:object>
            </w:r>
            <w:r w:rsidRPr="00034648">
              <w:rPr>
                <w:rFonts w:hint="eastAsia"/>
                <w:b/>
              </w:rPr>
              <w:t xml:space="preserve"> indices</w:t>
            </w:r>
          </w:p>
        </w:tc>
        <w:tc>
          <w:tcPr>
            <w:tcW w:w="900" w:type="dxa"/>
            <w:vAlign w:val="center"/>
          </w:tcPr>
          <w:p w14:paraId="198107A3" w14:textId="77777777" w:rsidR="00C840DF" w:rsidRPr="00034648" w:rsidRDefault="00C840DF" w:rsidP="00D806D4">
            <w:pPr>
              <w:spacing w:after="0"/>
              <w:jc w:val="center"/>
              <w:rPr>
                <w:b/>
              </w:rPr>
            </w:pPr>
            <w:r>
              <w:rPr>
                <w:rFonts w:hint="eastAsia"/>
                <w:b/>
              </w:rPr>
              <w:t>(s1,s2)</w:t>
            </w:r>
          </w:p>
        </w:tc>
      </w:tr>
      <w:tr w:rsidR="00C840DF" w:rsidRPr="00034648" w14:paraId="613B75A1" w14:textId="77777777" w:rsidTr="004205D7">
        <w:trPr>
          <w:trHeight w:val="548"/>
          <w:jc w:val="center"/>
        </w:trPr>
        <w:tc>
          <w:tcPr>
            <w:tcW w:w="2257" w:type="dxa"/>
            <w:shd w:val="clear" w:color="auto" w:fill="auto"/>
            <w:vAlign w:val="center"/>
          </w:tcPr>
          <w:p w14:paraId="7F7B0D53" w14:textId="77777777" w:rsidR="00C840DF" w:rsidRDefault="00C840DF" w:rsidP="00D806D4">
            <w:pPr>
              <w:spacing w:after="0"/>
              <w:jc w:val="center"/>
            </w:pPr>
            <w:r>
              <w:rPr>
                <w:rFonts w:hint="eastAsia"/>
              </w:rPr>
              <w:t>Config 1</w:t>
            </w:r>
          </w:p>
          <w:p w14:paraId="2EBB38A4" w14:textId="77777777" w:rsidR="00C840DF" w:rsidRPr="00F61135" w:rsidRDefault="00945BE9" w:rsidP="00D806D4">
            <w:pPr>
              <w:spacing w:after="0"/>
              <w:jc w:val="center"/>
            </w:pPr>
            <w:r>
              <w:object w:dxaOrig="3576" w:dyaOrig="1109" w14:anchorId="05BB8140">
                <v:shape id="_x0000_i1026" type="#_x0000_t75" style="width:101pt;height:31pt" o:ole="">
                  <v:imagedata r:id="rId11" o:title=""/>
                </v:shape>
                <o:OLEObject Type="Embed" ProgID="Visio.Drawing.11" ShapeID="_x0000_i1026" DrawAspect="Content" ObjectID="_1509384861" r:id="rId12"/>
              </w:object>
            </w:r>
          </w:p>
        </w:tc>
        <w:tc>
          <w:tcPr>
            <w:tcW w:w="1901" w:type="dxa"/>
            <w:shd w:val="clear" w:color="auto" w:fill="auto"/>
            <w:vAlign w:val="center"/>
          </w:tcPr>
          <w:p w14:paraId="5F78BF6C" w14:textId="77777777" w:rsidR="00C840DF" w:rsidRDefault="00C840DF" w:rsidP="00D806D4">
            <w:pPr>
              <w:spacing w:after="0"/>
              <w:jc w:val="center"/>
            </w:pPr>
            <w:r>
              <w:rPr>
                <w:rFonts w:hint="eastAsia"/>
              </w:rPr>
              <w:t>0-1</w:t>
            </w:r>
          </w:p>
        </w:tc>
        <w:tc>
          <w:tcPr>
            <w:tcW w:w="900" w:type="dxa"/>
            <w:vAlign w:val="center"/>
          </w:tcPr>
          <w:p w14:paraId="365475E4" w14:textId="77777777" w:rsidR="00C840DF" w:rsidRDefault="00C840DF" w:rsidP="00D806D4">
            <w:pPr>
              <w:spacing w:after="0"/>
              <w:jc w:val="center"/>
            </w:pPr>
            <w:r>
              <w:rPr>
                <w:rFonts w:hint="eastAsia"/>
              </w:rPr>
              <w:t>(1,1)</w:t>
            </w:r>
          </w:p>
        </w:tc>
      </w:tr>
      <w:tr w:rsidR="00C840DF" w14:paraId="575E7156" w14:textId="77777777" w:rsidTr="004205D7">
        <w:trPr>
          <w:jc w:val="center"/>
        </w:trPr>
        <w:tc>
          <w:tcPr>
            <w:tcW w:w="2257" w:type="dxa"/>
            <w:shd w:val="clear" w:color="auto" w:fill="auto"/>
            <w:vAlign w:val="center"/>
          </w:tcPr>
          <w:p w14:paraId="411C9E78" w14:textId="77777777" w:rsidR="00C840DF" w:rsidRDefault="00C840DF" w:rsidP="00D806D4">
            <w:pPr>
              <w:spacing w:after="0"/>
              <w:jc w:val="center"/>
            </w:pPr>
            <w:r>
              <w:rPr>
                <w:rFonts w:hint="eastAsia"/>
              </w:rPr>
              <w:t>Config 2</w:t>
            </w:r>
          </w:p>
          <w:p w14:paraId="01F83A8A" w14:textId="77777777" w:rsidR="00C840DF" w:rsidRPr="00F61135" w:rsidRDefault="00C840DF" w:rsidP="00D806D4">
            <w:pPr>
              <w:spacing w:after="0"/>
              <w:jc w:val="center"/>
            </w:pPr>
            <w:r>
              <w:object w:dxaOrig="3553" w:dyaOrig="1516" w14:anchorId="055A32BE">
                <v:shape id="_x0000_i1027" type="#_x0000_t75" style="width:102pt;height:44.5pt" o:ole="">
                  <v:imagedata r:id="rId13" o:title=""/>
                </v:shape>
                <o:OLEObject Type="Embed" ProgID="Visio.Drawing.11" ShapeID="_x0000_i1027" DrawAspect="Content" ObjectID="_1509384862" r:id="rId14"/>
              </w:object>
            </w:r>
          </w:p>
        </w:tc>
        <w:tc>
          <w:tcPr>
            <w:tcW w:w="1901" w:type="dxa"/>
            <w:shd w:val="clear" w:color="auto" w:fill="auto"/>
            <w:vAlign w:val="center"/>
          </w:tcPr>
          <w:p w14:paraId="2AEA648D" w14:textId="77777777" w:rsidR="00C840DF" w:rsidRDefault="00C840DF" w:rsidP="00D806D4">
            <w:pPr>
              <w:spacing w:after="0"/>
              <w:jc w:val="center"/>
            </w:pPr>
            <w:r>
              <w:rPr>
                <w:rFonts w:hint="eastAsia"/>
              </w:rPr>
              <w:t>0-3, 8-9, 16-19, 22-23, 28-31</w:t>
            </w:r>
          </w:p>
        </w:tc>
        <w:tc>
          <w:tcPr>
            <w:tcW w:w="900" w:type="dxa"/>
            <w:vAlign w:val="center"/>
          </w:tcPr>
          <w:p w14:paraId="7D203356" w14:textId="77777777" w:rsidR="00C840DF" w:rsidRDefault="00C840DF" w:rsidP="00D806D4">
            <w:pPr>
              <w:spacing w:after="0"/>
              <w:jc w:val="center"/>
            </w:pPr>
            <w:r>
              <w:rPr>
                <w:rFonts w:hint="eastAsia"/>
              </w:rPr>
              <w:t>(2,2)</w:t>
            </w:r>
          </w:p>
        </w:tc>
      </w:tr>
      <w:tr w:rsidR="00C840DF" w14:paraId="6CCD1B4E" w14:textId="77777777" w:rsidTr="004205D7">
        <w:trPr>
          <w:jc w:val="center"/>
        </w:trPr>
        <w:tc>
          <w:tcPr>
            <w:tcW w:w="2257" w:type="dxa"/>
            <w:shd w:val="clear" w:color="auto" w:fill="auto"/>
            <w:vAlign w:val="center"/>
          </w:tcPr>
          <w:p w14:paraId="5D2EDD43" w14:textId="77777777" w:rsidR="00C840DF" w:rsidRDefault="00C840DF" w:rsidP="00D806D4">
            <w:pPr>
              <w:spacing w:after="0"/>
              <w:jc w:val="center"/>
            </w:pPr>
            <w:r>
              <w:rPr>
                <w:rFonts w:hint="eastAsia"/>
              </w:rPr>
              <w:t>Config 3</w:t>
            </w:r>
          </w:p>
          <w:p w14:paraId="69EB3831" w14:textId="67B7A778" w:rsidR="00C840DF" w:rsidRPr="00F61135" w:rsidRDefault="00FB2699" w:rsidP="00D806D4">
            <w:pPr>
              <w:spacing w:after="0"/>
              <w:jc w:val="center"/>
            </w:pPr>
            <w:r>
              <w:object w:dxaOrig="2838" w:dyaOrig="1208" w14:anchorId="5D67871F">
                <v:shape id="_x0000_i1028" type="#_x0000_t75" style="width:99pt;height:42pt" o:ole="">
                  <v:imagedata r:id="rId15" o:title=""/>
                </v:shape>
                <o:OLEObject Type="Embed" ProgID="Visio.Drawing.11" ShapeID="_x0000_i1028" DrawAspect="Content" ObjectID="_1509384863" r:id="rId16"/>
              </w:object>
            </w:r>
          </w:p>
        </w:tc>
        <w:tc>
          <w:tcPr>
            <w:tcW w:w="1901" w:type="dxa"/>
            <w:shd w:val="clear" w:color="auto" w:fill="auto"/>
            <w:vAlign w:val="center"/>
          </w:tcPr>
          <w:p w14:paraId="7FD79C5E" w14:textId="6221CFD0" w:rsidR="00C840DF" w:rsidRDefault="00FB2699" w:rsidP="00D806D4">
            <w:pPr>
              <w:spacing w:after="0"/>
              <w:jc w:val="center"/>
            </w:pPr>
            <w:r>
              <w:rPr>
                <w:rFonts w:hint="eastAsia"/>
              </w:rPr>
              <w:t>4-7, 16-27</w:t>
            </w:r>
          </w:p>
        </w:tc>
        <w:tc>
          <w:tcPr>
            <w:tcW w:w="900" w:type="dxa"/>
            <w:vAlign w:val="center"/>
          </w:tcPr>
          <w:p w14:paraId="0D96C9EC" w14:textId="77777777" w:rsidR="00C840DF" w:rsidRDefault="00C840DF" w:rsidP="00D806D4">
            <w:pPr>
              <w:spacing w:after="0"/>
              <w:jc w:val="center"/>
            </w:pPr>
            <w:r>
              <w:rPr>
                <w:rFonts w:hint="eastAsia"/>
              </w:rPr>
              <w:t>(2,2)</w:t>
            </w:r>
          </w:p>
        </w:tc>
      </w:tr>
      <w:tr w:rsidR="00C840DF" w14:paraId="43FF930A" w14:textId="77777777" w:rsidTr="004205D7">
        <w:trPr>
          <w:jc w:val="center"/>
        </w:trPr>
        <w:tc>
          <w:tcPr>
            <w:tcW w:w="2257" w:type="dxa"/>
            <w:tcBorders>
              <w:top w:val="single" w:sz="4" w:space="0" w:color="auto"/>
              <w:left w:val="single" w:sz="4" w:space="0" w:color="auto"/>
              <w:bottom w:val="single" w:sz="4" w:space="0" w:color="auto"/>
              <w:right w:val="single" w:sz="4" w:space="0" w:color="auto"/>
            </w:tcBorders>
            <w:shd w:val="clear" w:color="auto" w:fill="auto"/>
            <w:vAlign w:val="center"/>
          </w:tcPr>
          <w:p w14:paraId="139D5E7F" w14:textId="77777777" w:rsidR="00C840DF" w:rsidRDefault="00C840DF" w:rsidP="00D806D4">
            <w:pPr>
              <w:spacing w:after="0"/>
              <w:jc w:val="center"/>
            </w:pPr>
            <w:r>
              <w:rPr>
                <w:rFonts w:hint="eastAsia"/>
              </w:rPr>
              <w:t>Config 4</w:t>
            </w:r>
          </w:p>
          <w:p w14:paraId="173EFBFD" w14:textId="77777777" w:rsidR="00C840DF" w:rsidRDefault="00C840DF" w:rsidP="00D806D4">
            <w:pPr>
              <w:spacing w:after="0"/>
              <w:jc w:val="center"/>
            </w:pPr>
            <w:r>
              <w:object w:dxaOrig="3575" w:dyaOrig="1108" w14:anchorId="3126DDD7">
                <v:shape id="_x0000_i1029" type="#_x0000_t75" style="width:101.5pt;height:31pt" o:ole="">
                  <v:imagedata r:id="rId17" o:title=""/>
                </v:shape>
                <o:OLEObject Type="Embed" ProgID="Visio.Drawing.11" ShapeID="_x0000_i1029" DrawAspect="Content" ObjectID="_1509384864" r:id="rId18"/>
              </w:object>
            </w:r>
          </w:p>
        </w:tc>
        <w:tc>
          <w:tcPr>
            <w:tcW w:w="1901" w:type="dxa"/>
            <w:tcBorders>
              <w:top w:val="single" w:sz="4" w:space="0" w:color="auto"/>
              <w:left w:val="single" w:sz="4" w:space="0" w:color="auto"/>
              <w:bottom w:val="single" w:sz="4" w:space="0" w:color="auto"/>
              <w:right w:val="single" w:sz="4" w:space="0" w:color="auto"/>
            </w:tcBorders>
            <w:shd w:val="clear" w:color="auto" w:fill="auto"/>
            <w:vAlign w:val="center"/>
          </w:tcPr>
          <w:p w14:paraId="6655E82F" w14:textId="77777777" w:rsidR="00C840DF" w:rsidRDefault="00C840DF" w:rsidP="00D806D4">
            <w:pPr>
              <w:spacing w:after="0"/>
              <w:jc w:val="center"/>
            </w:pPr>
            <w:r>
              <w:rPr>
                <w:rFonts w:hint="eastAsia"/>
              </w:rPr>
              <w:t>0-15</w:t>
            </w:r>
          </w:p>
        </w:tc>
        <w:tc>
          <w:tcPr>
            <w:tcW w:w="900" w:type="dxa"/>
            <w:tcBorders>
              <w:top w:val="single" w:sz="4" w:space="0" w:color="auto"/>
              <w:left w:val="single" w:sz="4" w:space="0" w:color="auto"/>
              <w:bottom w:val="single" w:sz="4" w:space="0" w:color="auto"/>
              <w:right w:val="single" w:sz="4" w:space="0" w:color="auto"/>
            </w:tcBorders>
            <w:vAlign w:val="center"/>
          </w:tcPr>
          <w:p w14:paraId="08B933A9" w14:textId="77777777" w:rsidR="00C840DF" w:rsidRDefault="00C840DF" w:rsidP="00D806D4">
            <w:pPr>
              <w:spacing w:after="0"/>
              <w:jc w:val="center"/>
            </w:pPr>
            <w:r>
              <w:rPr>
                <w:rFonts w:hint="eastAsia"/>
              </w:rPr>
              <w:t>(2,2)</w:t>
            </w:r>
          </w:p>
        </w:tc>
      </w:tr>
    </w:tbl>
    <w:p w14:paraId="3EB8CCC3" w14:textId="77777777" w:rsidR="00C840DF" w:rsidRDefault="00C840DF" w:rsidP="00D806D4">
      <w:pPr>
        <w:spacing w:after="0"/>
      </w:pPr>
    </w:p>
    <w:p w14:paraId="02D59CEC" w14:textId="77777777" w:rsidR="00BA2C1D" w:rsidRDefault="00BA2C1D" w:rsidP="00D806D4">
      <w:pPr>
        <w:spacing w:after="0"/>
      </w:pPr>
    </w:p>
    <w:p w14:paraId="52941E6B" w14:textId="77777777" w:rsidR="00C840DF" w:rsidRDefault="00C840DF" w:rsidP="00D806D4">
      <w:pPr>
        <w:spacing w:after="0"/>
        <w:jc w:val="center"/>
      </w:pPr>
      <w:r w:rsidRPr="00AB3480">
        <w:rPr>
          <w:position w:val="-34"/>
        </w:rPr>
        <w:object w:dxaOrig="4720" w:dyaOrig="800" w14:anchorId="3B19600A">
          <v:shape id="_x0000_i1030" type="#_x0000_t75" style="width:235pt;height:40.5pt" o:ole="">
            <v:imagedata r:id="rId19" o:title=""/>
          </v:shape>
          <o:OLEObject Type="Embed" ProgID="Equation.3" ShapeID="_x0000_i1030" DrawAspect="Content" ObjectID="_1509384865" r:id="rId20"/>
        </w:object>
      </w:r>
    </w:p>
    <w:p w14:paraId="175FD6F3" w14:textId="77777777" w:rsidR="008A37CE" w:rsidRDefault="008A37CE" w:rsidP="00D806D4">
      <w:pPr>
        <w:spacing w:after="0"/>
        <w:jc w:val="center"/>
      </w:pPr>
      <w:r w:rsidRPr="00F54944">
        <w:rPr>
          <w:position w:val="-36"/>
        </w:rPr>
        <w:object w:dxaOrig="3260" w:dyaOrig="900" w14:anchorId="57863ECA">
          <v:shape id="_x0000_i1031" type="#_x0000_t75" style="width:163pt;height:45pt" o:ole="" o:allowoverlap="f">
            <v:imagedata r:id="rId21" o:title=""/>
          </v:shape>
          <o:OLEObject Type="Embed" ProgID="Equation.3" ShapeID="_x0000_i1031" DrawAspect="Content" ObjectID="_1509384866" r:id="rId22"/>
        </w:object>
      </w:r>
      <w:r>
        <w:rPr>
          <w:rFonts w:hint="eastAsia"/>
        </w:rPr>
        <w:t xml:space="preserve">, </w:t>
      </w:r>
      <w:r w:rsidRPr="00F54944">
        <w:rPr>
          <w:position w:val="-36"/>
        </w:rPr>
        <w:object w:dxaOrig="3340" w:dyaOrig="900" w14:anchorId="5423BF72">
          <v:shape id="_x0000_i1032" type="#_x0000_t75" style="width:167pt;height:45pt" o:ole="" o:allowoverlap="f">
            <v:imagedata r:id="rId23" o:title=""/>
          </v:shape>
          <o:OLEObject Type="Embed" ProgID="Equation.3" ShapeID="_x0000_i1032" DrawAspect="Content" ObjectID="_1509384867" r:id="rId24"/>
        </w:object>
      </w:r>
    </w:p>
    <w:p w14:paraId="52C5E737" w14:textId="77777777" w:rsidR="008A37CE" w:rsidRDefault="008A37CE" w:rsidP="00D806D4">
      <w:pPr>
        <w:spacing w:after="0"/>
        <w:jc w:val="center"/>
      </w:pPr>
    </w:p>
    <w:p w14:paraId="0D441900" w14:textId="77777777" w:rsidR="00C840DF" w:rsidRPr="00613BFB"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1</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1</m:t>
              </m:r>
            </m:sub>
          </m:sSub>
          <m:r>
            <w:rPr>
              <w:rFonts w:ascii="Cambria Math" w:eastAsia="PMingLiU" w:hAnsi="Cambria Math"/>
              <w:szCs w:val="18"/>
            </w:rPr>
            <m:t>-1</m:t>
          </m:r>
        </m:oMath>
      </m:oMathPara>
    </w:p>
    <w:p w14:paraId="087FDDAF" w14:textId="77777777" w:rsidR="00C840DF" w:rsidRPr="00A8304C" w:rsidRDefault="00057C25" w:rsidP="00D806D4">
      <w:pPr>
        <w:spacing w:after="0"/>
        <w:rPr>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r>
            <w:rPr>
              <w:rFonts w:ascii="Cambria Math" w:eastAsia="PMingLiU" w:hAnsi="Cambria Math"/>
              <w:szCs w:val="18"/>
            </w:rPr>
            <m:t>=0,1,…,</m:t>
          </m:r>
          <m:sSub>
            <m:sSubPr>
              <m:ctrlPr>
                <w:rPr>
                  <w:rFonts w:ascii="Cambria Math" w:eastAsia="PMingLiU" w:hAnsi="Cambria Math"/>
                  <w:i/>
                  <w:szCs w:val="18"/>
                </w:rPr>
              </m:ctrlPr>
            </m:sSubPr>
            <m:e>
              <m:r>
                <w:rPr>
                  <w:rFonts w:ascii="Cambria Math" w:eastAsia="PMingLiU" w:hAnsi="Cambria Math"/>
                  <w:szCs w:val="18"/>
                </w:rPr>
                <m:t>O</m:t>
              </m:r>
            </m:e>
            <m:sub>
              <m:r>
                <w:rPr>
                  <w:rFonts w:ascii="Cambria Math" w:eastAsia="PMingLiU" w:hAnsi="Cambria Math"/>
                  <w:szCs w:val="18"/>
                </w:rPr>
                <m:t>2</m:t>
              </m:r>
            </m:sub>
          </m:sSub>
          <m:sSub>
            <m:sSubPr>
              <m:ctrlPr>
                <w:rPr>
                  <w:rFonts w:ascii="Cambria Math" w:eastAsia="PMingLiU" w:hAnsi="Cambria Math"/>
                  <w:i/>
                  <w:szCs w:val="18"/>
                </w:rPr>
              </m:ctrlPr>
            </m:sSubPr>
            <m:e>
              <m:r>
                <w:rPr>
                  <w:rFonts w:ascii="Cambria Math" w:eastAsia="PMingLiU" w:hAnsi="Cambria Math"/>
                  <w:szCs w:val="18"/>
                </w:rPr>
                <m:t>N</m:t>
              </m:r>
            </m:e>
            <m:sub>
              <m:r>
                <w:rPr>
                  <w:rFonts w:ascii="Cambria Math" w:eastAsia="PMingLiU" w:hAnsi="Cambria Math"/>
                  <w:szCs w:val="18"/>
                </w:rPr>
                <m:t>2</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s</m:t>
              </m:r>
            </m:e>
            <m:sub>
              <m:r>
                <w:rPr>
                  <w:rFonts w:ascii="Cambria Math" w:eastAsia="PMingLiU" w:hAnsi="Cambria Math"/>
                  <w:szCs w:val="18"/>
                </w:rPr>
                <m:t>2</m:t>
              </m:r>
            </m:sub>
          </m:sSub>
          <m:r>
            <w:rPr>
              <w:rFonts w:ascii="Cambria Math" w:eastAsia="PMingLiU" w:hAnsi="Cambria Math"/>
              <w:szCs w:val="18"/>
            </w:rPr>
            <m:t>-1</m:t>
          </m:r>
        </m:oMath>
      </m:oMathPara>
    </w:p>
    <w:p w14:paraId="2C683D65" w14:textId="77777777" w:rsidR="00C840DF" w:rsidRDefault="00057C25" w:rsidP="00D806D4">
      <w:pPr>
        <w:spacing w:after="0"/>
        <w:jc w:val="center"/>
      </w:pPr>
      <m:oMath>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m:t>
        </m:r>
      </m:oMath>
      <w:r w:rsidR="00C840DF">
        <w:t xml:space="preserve"> and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=1</m:t>
        </m:r>
      </m:oMath>
    </w:p>
    <w:p w14:paraId="360815B9" w14:textId="77777777" w:rsidR="00500CB1" w:rsidRDefault="00500CB1" w:rsidP="00D806D4">
      <w:pPr>
        <w:spacing w:after="0"/>
        <w:jc w:val="center"/>
      </w:pPr>
    </w:p>
    <w:p w14:paraId="6F361F5D" w14:textId="77777777" w:rsidR="00500CB1" w:rsidRDefault="00500CB1" w:rsidP="00D806D4">
      <w:pPr>
        <w:spacing w:after="0"/>
        <w:jc w:val="left"/>
      </w:pPr>
      <w:r>
        <w:br w:type="page"/>
      </w:r>
    </w:p>
    <w:p w14:paraId="0A5E25BB" w14:textId="77777777" w:rsidR="00500CB1" w:rsidRDefault="00500CB1" w:rsidP="00D806D4">
      <w:pPr>
        <w:spacing w:after="0"/>
        <w:jc w:val="center"/>
        <w:rPr>
          <w:b/>
        </w:rPr>
      </w:pPr>
      <w:r>
        <w:rPr>
          <w:b/>
        </w:rPr>
        <w:lastRenderedPageBreak/>
        <w:t>TABLE</w:t>
      </w:r>
      <w:r w:rsidRPr="00500CB1">
        <w:rPr>
          <w:b/>
        </w:rPr>
        <w:t xml:space="preserve"> 2. Codebook</w:t>
      </w:r>
      <w:r w:rsidR="00E475F8">
        <w:rPr>
          <w:b/>
        </w:rPr>
        <w:t xml:space="preserve"> table</w:t>
      </w:r>
    </w:p>
    <w:p w14:paraId="1921976F" w14:textId="77777777" w:rsidR="00BA2C1D" w:rsidRPr="00500CB1" w:rsidRDefault="00BA2C1D" w:rsidP="00D806D4">
      <w:pPr>
        <w:spacing w:after="0"/>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
        <w:gridCol w:w="2262"/>
        <w:gridCol w:w="2241"/>
        <w:gridCol w:w="2242"/>
        <w:gridCol w:w="2211"/>
      </w:tblGrid>
      <w:tr w:rsidR="00C840DF" w:rsidRPr="00D4502F" w14:paraId="49583D6D" w14:textId="77777777" w:rsidTr="00FB2699">
        <w:trPr>
          <w:cantSplit/>
          <w:jc w:val="center"/>
        </w:trPr>
        <w:tc>
          <w:tcPr>
            <w:tcW w:w="899" w:type="dxa"/>
            <w:tcBorders>
              <w:top w:val="single" w:sz="4" w:space="0" w:color="auto"/>
            </w:tcBorders>
            <w:shd w:val="clear" w:color="auto" w:fill="E0E0E0"/>
            <w:vAlign w:val="center"/>
          </w:tcPr>
          <w:p w14:paraId="58DA1C9F"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7A74601D">
                <v:shape id="_x0000_i1033" type="#_x0000_t75" style="width:11pt;height:16.5pt" o:ole="">
                  <v:imagedata r:id="rId9" o:title=""/>
                </v:shape>
                <o:OLEObject Type="Embed" ProgID="Equation.3" ShapeID="_x0000_i1033" DrawAspect="Content" ObjectID="_1509384868" r:id="rId25"/>
              </w:object>
            </w:r>
          </w:p>
        </w:tc>
        <w:tc>
          <w:tcPr>
            <w:tcW w:w="0" w:type="auto"/>
            <w:tcBorders>
              <w:top w:val="single" w:sz="4" w:space="0" w:color="auto"/>
            </w:tcBorders>
            <w:shd w:val="clear" w:color="auto" w:fill="E0E0E0"/>
            <w:vAlign w:val="center"/>
          </w:tcPr>
          <w:p w14:paraId="4288E79D" w14:textId="77777777" w:rsidR="00C840DF" w:rsidRPr="00500CB1" w:rsidRDefault="00C840DF" w:rsidP="00D806D4">
            <w:pPr>
              <w:pStyle w:val="TAH"/>
              <w:ind w:hanging="64"/>
              <w:rPr>
                <w:rFonts w:ascii="Times New Roman" w:hAnsi="Times New Roman"/>
                <w:szCs w:val="18"/>
              </w:rPr>
            </w:pPr>
            <w:r w:rsidRPr="00500CB1">
              <w:rPr>
                <w:rFonts w:ascii="Times New Roman" w:hAnsi="Times New Roman"/>
                <w:szCs w:val="18"/>
              </w:rPr>
              <w:t>0</w:t>
            </w:r>
          </w:p>
        </w:tc>
        <w:tc>
          <w:tcPr>
            <w:tcW w:w="0" w:type="auto"/>
            <w:tcBorders>
              <w:top w:val="single" w:sz="4" w:space="0" w:color="auto"/>
            </w:tcBorders>
            <w:shd w:val="clear" w:color="auto" w:fill="E0E0E0"/>
            <w:vAlign w:val="center"/>
          </w:tcPr>
          <w:p w14:paraId="192A4270" w14:textId="77777777" w:rsidR="00C840DF" w:rsidRPr="00500CB1" w:rsidRDefault="00C840DF" w:rsidP="00D806D4">
            <w:pPr>
              <w:pStyle w:val="TAH"/>
              <w:ind w:left="-94"/>
              <w:rPr>
                <w:rFonts w:ascii="Times New Roman" w:hAnsi="Times New Roman"/>
                <w:szCs w:val="18"/>
              </w:rPr>
            </w:pPr>
            <w:r w:rsidRPr="00500CB1">
              <w:rPr>
                <w:rFonts w:ascii="Times New Roman" w:hAnsi="Times New Roman"/>
                <w:szCs w:val="18"/>
              </w:rPr>
              <w:t>1</w:t>
            </w:r>
          </w:p>
        </w:tc>
        <w:tc>
          <w:tcPr>
            <w:tcW w:w="0" w:type="auto"/>
            <w:tcBorders>
              <w:top w:val="single" w:sz="4" w:space="0" w:color="auto"/>
            </w:tcBorders>
            <w:shd w:val="clear" w:color="auto" w:fill="E0E0E0"/>
            <w:vAlign w:val="center"/>
          </w:tcPr>
          <w:p w14:paraId="05437259" w14:textId="77777777" w:rsidR="00C840DF" w:rsidRPr="00500CB1" w:rsidRDefault="00C840DF" w:rsidP="00D806D4">
            <w:pPr>
              <w:pStyle w:val="TAH"/>
              <w:rPr>
                <w:rFonts w:ascii="Times New Roman" w:hAnsi="Times New Roman"/>
                <w:szCs w:val="18"/>
              </w:rPr>
            </w:pPr>
            <w:r w:rsidRPr="00500CB1">
              <w:rPr>
                <w:rFonts w:ascii="Times New Roman" w:hAnsi="Times New Roman"/>
                <w:szCs w:val="18"/>
              </w:rPr>
              <w:t>2</w:t>
            </w:r>
          </w:p>
        </w:tc>
        <w:tc>
          <w:tcPr>
            <w:tcW w:w="0" w:type="auto"/>
            <w:tcBorders>
              <w:top w:val="single" w:sz="4" w:space="0" w:color="auto"/>
            </w:tcBorders>
            <w:shd w:val="clear" w:color="auto" w:fill="E0E0E0"/>
            <w:vAlign w:val="center"/>
          </w:tcPr>
          <w:p w14:paraId="07866187" w14:textId="77777777" w:rsidR="00C840DF" w:rsidRPr="00500CB1" w:rsidRDefault="00C840DF" w:rsidP="00D806D4">
            <w:pPr>
              <w:pStyle w:val="TAH"/>
              <w:ind w:left="-91"/>
              <w:rPr>
                <w:rFonts w:ascii="Times New Roman" w:hAnsi="Times New Roman"/>
                <w:szCs w:val="18"/>
              </w:rPr>
            </w:pPr>
            <w:r w:rsidRPr="00500CB1">
              <w:rPr>
                <w:rFonts w:ascii="Times New Roman" w:hAnsi="Times New Roman"/>
                <w:szCs w:val="18"/>
              </w:rPr>
              <w:t>3</w:t>
            </w:r>
          </w:p>
        </w:tc>
      </w:tr>
      <w:tr w:rsidR="00C840DF" w14:paraId="36BC3AF0" w14:textId="77777777" w:rsidTr="00FB2699">
        <w:trPr>
          <w:cantSplit/>
          <w:trHeight w:val="43"/>
          <w:jc w:val="center"/>
        </w:trPr>
        <w:tc>
          <w:tcPr>
            <w:tcW w:w="899" w:type="dxa"/>
            <w:vAlign w:val="center"/>
          </w:tcPr>
          <w:p w14:paraId="59396014" w14:textId="77777777" w:rsidR="00C840DF" w:rsidRPr="00500CB1" w:rsidRDefault="00C840DF" w:rsidP="00D806D4">
            <w:pPr>
              <w:pStyle w:val="TAC"/>
              <w:rPr>
                <w:rFonts w:ascii="Times New Roman" w:eastAsia="PMingLiU" w:hAnsi="Times New Roman"/>
                <w:sz w:val="14"/>
                <w:szCs w:val="18"/>
                <w:lang w:val="en-US" w:eastAsia="ko-KR"/>
              </w:rPr>
            </w:pPr>
          </w:p>
          <w:p w14:paraId="0927C52C"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20"/>
                <w:szCs w:val="18"/>
                <w:lang w:val="en-US" w:eastAsia="ko-KR"/>
              </w:rPr>
              <w:t>Precoder</w:t>
            </w:r>
          </w:p>
        </w:tc>
        <w:tc>
          <w:tcPr>
            <w:tcW w:w="0" w:type="auto"/>
            <w:vAlign w:val="center"/>
          </w:tcPr>
          <w:p w14:paraId="55C3DDA8"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1540" w:dyaOrig="420" w14:anchorId="5D98215C">
                <v:shape id="_x0000_i1034" type="#_x0000_t75" style="width:77pt;height:21.5pt" o:ole="">
                  <v:imagedata r:id="rId26" o:title=""/>
                </v:shape>
                <o:OLEObject Type="Embed" ProgID="Equation.3" ShapeID="_x0000_i1034" DrawAspect="Content" ObjectID="_1509384869" r:id="rId27"/>
              </w:object>
            </w:r>
          </w:p>
        </w:tc>
        <w:tc>
          <w:tcPr>
            <w:tcW w:w="0" w:type="auto"/>
            <w:vAlign w:val="center"/>
          </w:tcPr>
          <w:p w14:paraId="561B6A78" w14:textId="77777777" w:rsidR="00C840DF" w:rsidRPr="00500CB1" w:rsidRDefault="00C840DF" w:rsidP="00D806D4">
            <w:pPr>
              <w:spacing w:after="0"/>
              <w:jc w:val="center"/>
            </w:pPr>
            <w:r w:rsidRPr="00500CB1">
              <w:rPr>
                <w:b/>
                <w:position w:val="-16"/>
              </w:rPr>
              <w:object w:dxaOrig="1520" w:dyaOrig="420" w14:anchorId="3044A4C2">
                <v:shape id="_x0000_i1035" type="#_x0000_t75" style="width:76.5pt;height:21.5pt" o:ole="">
                  <v:imagedata r:id="rId28" o:title=""/>
                </v:shape>
                <o:OLEObject Type="Embed" ProgID="Equation.3" ShapeID="_x0000_i1035" DrawAspect="Content" ObjectID="_1509384870" r:id="rId29"/>
              </w:object>
            </w:r>
          </w:p>
        </w:tc>
        <w:tc>
          <w:tcPr>
            <w:tcW w:w="0" w:type="auto"/>
            <w:vAlign w:val="center"/>
          </w:tcPr>
          <w:p w14:paraId="74D061C5" w14:textId="77777777" w:rsidR="00C840DF" w:rsidRPr="00500CB1" w:rsidRDefault="00C840DF" w:rsidP="00D806D4">
            <w:pPr>
              <w:spacing w:after="0"/>
              <w:jc w:val="center"/>
            </w:pPr>
            <w:r w:rsidRPr="00500CB1">
              <w:rPr>
                <w:b/>
                <w:position w:val="-16"/>
              </w:rPr>
              <w:object w:dxaOrig="1980" w:dyaOrig="420" w14:anchorId="54717440">
                <v:shape id="_x0000_i1036" type="#_x0000_t75" style="width:96.5pt;height:21.5pt" o:ole="">
                  <v:imagedata r:id="rId30" o:title=""/>
                </v:shape>
                <o:OLEObject Type="Embed" ProgID="Equation.3" ShapeID="_x0000_i1036" DrawAspect="Content" ObjectID="_1509384871" r:id="rId31"/>
              </w:object>
            </w:r>
          </w:p>
        </w:tc>
        <w:tc>
          <w:tcPr>
            <w:tcW w:w="0" w:type="auto"/>
            <w:vAlign w:val="center"/>
          </w:tcPr>
          <w:p w14:paraId="7943BD25" w14:textId="77777777" w:rsidR="00C840DF" w:rsidRPr="00500CB1" w:rsidRDefault="00C840DF" w:rsidP="00D806D4">
            <w:pPr>
              <w:spacing w:after="0"/>
              <w:jc w:val="center"/>
            </w:pPr>
            <w:r w:rsidRPr="00500CB1">
              <w:rPr>
                <w:b/>
                <w:position w:val="-16"/>
              </w:rPr>
              <w:object w:dxaOrig="1960" w:dyaOrig="420" w14:anchorId="1F85A9EC">
                <v:shape id="_x0000_i1037" type="#_x0000_t75" style="width:96.5pt;height:21.5pt" o:ole="">
                  <v:imagedata r:id="rId32" o:title=""/>
                </v:shape>
                <o:OLEObject Type="Embed" ProgID="Equation.3" ShapeID="_x0000_i1037" DrawAspect="Content" ObjectID="_1509384872" r:id="rId33"/>
              </w:object>
            </w:r>
          </w:p>
        </w:tc>
      </w:tr>
      <w:tr w:rsidR="00C840DF" w:rsidRPr="00D4502F" w14:paraId="64C79689" w14:textId="77777777" w:rsidTr="00FB2699">
        <w:trPr>
          <w:cantSplit/>
          <w:jc w:val="center"/>
        </w:trPr>
        <w:tc>
          <w:tcPr>
            <w:tcW w:w="899" w:type="dxa"/>
            <w:tcBorders>
              <w:top w:val="single" w:sz="4" w:space="0" w:color="auto"/>
            </w:tcBorders>
            <w:shd w:val="clear" w:color="auto" w:fill="E0E0E0"/>
            <w:vAlign w:val="center"/>
          </w:tcPr>
          <w:p w14:paraId="6E2DE4D3"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65D48113">
                <v:shape id="_x0000_i1038" type="#_x0000_t75" style="width:11pt;height:16.5pt" o:ole="">
                  <v:imagedata r:id="rId9" o:title=""/>
                </v:shape>
                <o:OLEObject Type="Embed" ProgID="Equation.3" ShapeID="_x0000_i1038" DrawAspect="Content" ObjectID="_1509384873" r:id="rId34"/>
              </w:object>
            </w:r>
          </w:p>
        </w:tc>
        <w:tc>
          <w:tcPr>
            <w:tcW w:w="0" w:type="auto"/>
            <w:tcBorders>
              <w:top w:val="single" w:sz="4" w:space="0" w:color="auto"/>
            </w:tcBorders>
            <w:shd w:val="clear" w:color="auto" w:fill="E0E0E0"/>
            <w:vAlign w:val="center"/>
          </w:tcPr>
          <w:p w14:paraId="71B0521C" w14:textId="77777777" w:rsidR="00C840DF" w:rsidRPr="00500CB1" w:rsidRDefault="00C840DF" w:rsidP="00D806D4">
            <w:pPr>
              <w:pStyle w:val="TAH"/>
              <w:ind w:left="-71"/>
              <w:rPr>
                <w:rFonts w:ascii="Times New Roman" w:hAnsi="Times New Roman"/>
                <w:szCs w:val="18"/>
              </w:rPr>
            </w:pPr>
            <w:r w:rsidRPr="00500CB1">
              <w:rPr>
                <w:rFonts w:ascii="Times New Roman" w:hAnsi="Times New Roman"/>
                <w:szCs w:val="18"/>
              </w:rPr>
              <w:t>4</w:t>
            </w:r>
          </w:p>
        </w:tc>
        <w:tc>
          <w:tcPr>
            <w:tcW w:w="0" w:type="auto"/>
            <w:tcBorders>
              <w:top w:val="single" w:sz="4" w:space="0" w:color="auto"/>
            </w:tcBorders>
            <w:shd w:val="clear" w:color="auto" w:fill="E0E0E0"/>
            <w:vAlign w:val="center"/>
          </w:tcPr>
          <w:p w14:paraId="144AE5E6" w14:textId="77777777" w:rsidR="00C840DF" w:rsidRPr="00500CB1" w:rsidRDefault="00C840DF" w:rsidP="00D806D4">
            <w:pPr>
              <w:pStyle w:val="TAH"/>
              <w:ind w:left="-106"/>
              <w:rPr>
                <w:rFonts w:ascii="Times New Roman" w:hAnsi="Times New Roman"/>
                <w:szCs w:val="18"/>
              </w:rPr>
            </w:pPr>
            <w:r w:rsidRPr="00500CB1">
              <w:rPr>
                <w:rFonts w:ascii="Times New Roman" w:hAnsi="Times New Roman"/>
                <w:szCs w:val="18"/>
              </w:rPr>
              <w:t>5</w:t>
            </w:r>
          </w:p>
        </w:tc>
        <w:tc>
          <w:tcPr>
            <w:tcW w:w="0" w:type="auto"/>
            <w:tcBorders>
              <w:top w:val="single" w:sz="4" w:space="0" w:color="auto"/>
            </w:tcBorders>
            <w:shd w:val="clear" w:color="auto" w:fill="E0E0E0"/>
            <w:vAlign w:val="center"/>
          </w:tcPr>
          <w:p w14:paraId="1862676C" w14:textId="77777777" w:rsidR="00C840DF" w:rsidRPr="00500CB1" w:rsidRDefault="00C840DF" w:rsidP="00D806D4">
            <w:pPr>
              <w:pStyle w:val="TAH"/>
              <w:ind w:left="-115"/>
              <w:rPr>
                <w:rFonts w:ascii="Times New Roman" w:hAnsi="Times New Roman"/>
                <w:szCs w:val="18"/>
              </w:rPr>
            </w:pPr>
            <w:r w:rsidRPr="00500CB1">
              <w:rPr>
                <w:rFonts w:ascii="Times New Roman" w:hAnsi="Times New Roman"/>
                <w:szCs w:val="18"/>
              </w:rPr>
              <w:t>6</w:t>
            </w:r>
          </w:p>
        </w:tc>
        <w:tc>
          <w:tcPr>
            <w:tcW w:w="0" w:type="auto"/>
            <w:tcBorders>
              <w:top w:val="single" w:sz="4" w:space="0" w:color="auto"/>
            </w:tcBorders>
            <w:shd w:val="clear" w:color="auto" w:fill="E0E0E0"/>
            <w:vAlign w:val="center"/>
          </w:tcPr>
          <w:p w14:paraId="12265CEC" w14:textId="77777777" w:rsidR="00C840DF" w:rsidRPr="00500CB1" w:rsidRDefault="00C840DF" w:rsidP="00D806D4">
            <w:pPr>
              <w:pStyle w:val="TAH"/>
              <w:rPr>
                <w:rFonts w:ascii="Times New Roman" w:hAnsi="Times New Roman"/>
                <w:szCs w:val="18"/>
              </w:rPr>
            </w:pPr>
            <w:r w:rsidRPr="00500CB1">
              <w:rPr>
                <w:rFonts w:ascii="Times New Roman" w:hAnsi="Times New Roman"/>
                <w:szCs w:val="18"/>
              </w:rPr>
              <w:t>7</w:t>
            </w:r>
          </w:p>
        </w:tc>
      </w:tr>
      <w:tr w:rsidR="00C840DF" w14:paraId="09A36CD9" w14:textId="77777777" w:rsidTr="00FB2699">
        <w:trPr>
          <w:cantSplit/>
          <w:trHeight w:val="43"/>
          <w:jc w:val="center"/>
        </w:trPr>
        <w:tc>
          <w:tcPr>
            <w:tcW w:w="899" w:type="dxa"/>
            <w:vAlign w:val="center"/>
          </w:tcPr>
          <w:p w14:paraId="57E6E693" w14:textId="77777777" w:rsidR="00C840DF" w:rsidRPr="00500CB1" w:rsidRDefault="00C840DF" w:rsidP="00D806D4">
            <w:pPr>
              <w:pStyle w:val="TAC"/>
              <w:rPr>
                <w:rFonts w:ascii="Times New Roman" w:eastAsia="PMingLiU" w:hAnsi="Times New Roman"/>
                <w:sz w:val="14"/>
                <w:szCs w:val="18"/>
                <w:lang w:val="en-US" w:eastAsia="ko-KR"/>
              </w:rPr>
            </w:pPr>
          </w:p>
          <w:p w14:paraId="50288951" w14:textId="77777777" w:rsidR="00C840DF" w:rsidRPr="00500CB1"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14:paraId="3E28C231"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2140" w:dyaOrig="420" w14:anchorId="2468948A">
                <v:shape id="_x0000_i1039" type="#_x0000_t75" style="width:106.5pt;height:21.5pt" o:ole="">
                  <v:imagedata r:id="rId35" o:title=""/>
                </v:shape>
                <o:OLEObject Type="Embed" ProgID="Equation.3" ShapeID="_x0000_i1039" DrawAspect="Content" ObjectID="_1509384874" r:id="rId36"/>
              </w:object>
            </w:r>
          </w:p>
        </w:tc>
        <w:tc>
          <w:tcPr>
            <w:tcW w:w="0" w:type="auto"/>
            <w:vAlign w:val="center"/>
          </w:tcPr>
          <w:p w14:paraId="3CAE9C81" w14:textId="77777777" w:rsidR="00C840DF" w:rsidRPr="00500CB1" w:rsidRDefault="00C840DF" w:rsidP="00D806D4">
            <w:pPr>
              <w:spacing w:after="0"/>
              <w:jc w:val="center"/>
            </w:pPr>
            <w:r w:rsidRPr="00500CB1">
              <w:rPr>
                <w:b/>
                <w:position w:val="-16"/>
              </w:rPr>
              <w:object w:dxaOrig="2120" w:dyaOrig="420" w14:anchorId="5B17356B">
                <v:shape id="_x0000_i1040" type="#_x0000_t75" style="width:105.5pt;height:21.5pt" o:ole="">
                  <v:imagedata r:id="rId37" o:title=""/>
                </v:shape>
                <o:OLEObject Type="Embed" ProgID="Equation.3" ShapeID="_x0000_i1040" DrawAspect="Content" ObjectID="_1509384875" r:id="rId38"/>
              </w:object>
            </w:r>
          </w:p>
        </w:tc>
        <w:tc>
          <w:tcPr>
            <w:tcW w:w="0" w:type="auto"/>
            <w:vAlign w:val="center"/>
          </w:tcPr>
          <w:p w14:paraId="11B6DE60" w14:textId="77777777" w:rsidR="00C840DF" w:rsidRPr="00500CB1" w:rsidRDefault="00C840DF" w:rsidP="00D806D4">
            <w:pPr>
              <w:spacing w:after="0"/>
              <w:jc w:val="center"/>
            </w:pPr>
            <w:r w:rsidRPr="00500CB1">
              <w:rPr>
                <w:b/>
                <w:position w:val="-16"/>
              </w:rPr>
              <w:object w:dxaOrig="2120" w:dyaOrig="420" w14:anchorId="2469280F">
                <v:shape id="_x0000_i1041" type="#_x0000_t75" style="width:105.5pt;height:21.5pt" o:ole="">
                  <v:imagedata r:id="rId39" o:title=""/>
                </v:shape>
                <o:OLEObject Type="Embed" ProgID="Equation.3" ShapeID="_x0000_i1041" DrawAspect="Content" ObjectID="_1509384876" r:id="rId40"/>
              </w:object>
            </w:r>
          </w:p>
        </w:tc>
        <w:tc>
          <w:tcPr>
            <w:tcW w:w="0" w:type="auto"/>
            <w:vAlign w:val="center"/>
          </w:tcPr>
          <w:p w14:paraId="2F7DD6BA" w14:textId="77777777" w:rsidR="00C840DF" w:rsidRPr="00500CB1" w:rsidRDefault="00C840DF" w:rsidP="00D806D4">
            <w:pPr>
              <w:spacing w:after="0"/>
              <w:jc w:val="center"/>
            </w:pPr>
            <w:r w:rsidRPr="00500CB1">
              <w:rPr>
                <w:b/>
                <w:position w:val="-16"/>
              </w:rPr>
              <w:object w:dxaOrig="2100" w:dyaOrig="420" w14:anchorId="71328749">
                <v:shape id="_x0000_i1042" type="#_x0000_t75" style="width:103.5pt;height:21.5pt" o:ole="">
                  <v:imagedata r:id="rId41" o:title=""/>
                </v:shape>
                <o:OLEObject Type="Embed" ProgID="Equation.3" ShapeID="_x0000_i1042" DrawAspect="Content" ObjectID="_1509384877" r:id="rId42"/>
              </w:object>
            </w:r>
          </w:p>
        </w:tc>
      </w:tr>
      <w:tr w:rsidR="00C840DF" w:rsidRPr="00A91DC9" w14:paraId="4734959D" w14:textId="77777777" w:rsidTr="00FB2699">
        <w:trPr>
          <w:cantSplit/>
          <w:jc w:val="center"/>
        </w:trPr>
        <w:tc>
          <w:tcPr>
            <w:tcW w:w="899" w:type="dxa"/>
            <w:tcBorders>
              <w:top w:val="single" w:sz="4" w:space="0" w:color="auto"/>
            </w:tcBorders>
            <w:shd w:val="clear" w:color="auto" w:fill="E0E0E0"/>
            <w:vAlign w:val="center"/>
          </w:tcPr>
          <w:p w14:paraId="5D937B0D"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3A7CF26E">
                <v:shape id="_x0000_i1043" type="#_x0000_t75" style="width:11pt;height:16.5pt" o:ole="">
                  <v:imagedata r:id="rId9" o:title=""/>
                </v:shape>
                <o:OLEObject Type="Embed" ProgID="Equation.3" ShapeID="_x0000_i1043" DrawAspect="Content" ObjectID="_1509384878" r:id="rId43"/>
              </w:object>
            </w:r>
          </w:p>
        </w:tc>
        <w:tc>
          <w:tcPr>
            <w:tcW w:w="0" w:type="auto"/>
            <w:tcBorders>
              <w:top w:val="single" w:sz="4" w:space="0" w:color="auto"/>
            </w:tcBorders>
            <w:shd w:val="clear" w:color="auto" w:fill="E0E0E0"/>
            <w:vAlign w:val="center"/>
          </w:tcPr>
          <w:p w14:paraId="7DE480BA" w14:textId="77777777" w:rsidR="00C840DF" w:rsidRPr="00500CB1" w:rsidRDefault="00C840DF" w:rsidP="00D806D4">
            <w:pPr>
              <w:pStyle w:val="TAH"/>
              <w:ind w:left="-71"/>
              <w:rPr>
                <w:rFonts w:ascii="Times New Roman" w:eastAsia="PMingLiU" w:hAnsi="Times New Roman"/>
                <w:szCs w:val="18"/>
                <w:lang w:eastAsia="ko-KR"/>
              </w:rPr>
            </w:pPr>
            <w:r w:rsidRPr="00500CB1">
              <w:rPr>
                <w:rFonts w:ascii="Times New Roman" w:eastAsia="PMingLiU" w:hAnsi="Times New Roman"/>
                <w:szCs w:val="18"/>
                <w:lang w:eastAsia="ko-KR"/>
              </w:rPr>
              <w:t>8</w:t>
            </w:r>
          </w:p>
        </w:tc>
        <w:tc>
          <w:tcPr>
            <w:tcW w:w="0" w:type="auto"/>
            <w:tcBorders>
              <w:top w:val="single" w:sz="4" w:space="0" w:color="auto"/>
            </w:tcBorders>
            <w:shd w:val="clear" w:color="auto" w:fill="E0E0E0"/>
            <w:vAlign w:val="center"/>
          </w:tcPr>
          <w:p w14:paraId="422B6C10" w14:textId="77777777" w:rsidR="00C840DF" w:rsidRPr="00500CB1" w:rsidRDefault="00C840DF" w:rsidP="00D806D4">
            <w:pPr>
              <w:pStyle w:val="TAH"/>
              <w:ind w:left="-106"/>
              <w:rPr>
                <w:rFonts w:ascii="Times New Roman" w:eastAsia="PMingLiU" w:hAnsi="Times New Roman"/>
                <w:szCs w:val="18"/>
                <w:lang w:eastAsia="ko-KR"/>
              </w:rPr>
            </w:pPr>
            <w:r w:rsidRPr="00500CB1">
              <w:rPr>
                <w:rFonts w:ascii="Times New Roman" w:eastAsia="PMingLiU" w:hAnsi="Times New Roman"/>
                <w:szCs w:val="18"/>
                <w:lang w:eastAsia="ko-KR"/>
              </w:rPr>
              <w:t>9</w:t>
            </w:r>
          </w:p>
        </w:tc>
        <w:tc>
          <w:tcPr>
            <w:tcW w:w="0" w:type="auto"/>
            <w:tcBorders>
              <w:top w:val="single" w:sz="4" w:space="0" w:color="auto"/>
            </w:tcBorders>
            <w:shd w:val="clear" w:color="auto" w:fill="E0E0E0"/>
            <w:vAlign w:val="center"/>
          </w:tcPr>
          <w:p w14:paraId="16DD6B78" w14:textId="77777777" w:rsidR="00C840DF" w:rsidRPr="00500CB1" w:rsidRDefault="00C840DF" w:rsidP="00D806D4">
            <w:pPr>
              <w:pStyle w:val="TAH"/>
              <w:ind w:left="-115"/>
              <w:rPr>
                <w:rFonts w:ascii="Times New Roman" w:eastAsia="PMingLiU" w:hAnsi="Times New Roman"/>
                <w:szCs w:val="18"/>
                <w:lang w:eastAsia="ko-KR"/>
              </w:rPr>
            </w:pPr>
            <w:r w:rsidRPr="00500CB1">
              <w:rPr>
                <w:rFonts w:ascii="Times New Roman" w:eastAsia="PMingLiU" w:hAnsi="Times New Roman"/>
                <w:szCs w:val="18"/>
                <w:lang w:eastAsia="ko-KR"/>
              </w:rPr>
              <w:t>10</w:t>
            </w:r>
          </w:p>
        </w:tc>
        <w:tc>
          <w:tcPr>
            <w:tcW w:w="0" w:type="auto"/>
            <w:tcBorders>
              <w:top w:val="single" w:sz="4" w:space="0" w:color="auto"/>
            </w:tcBorders>
            <w:shd w:val="clear" w:color="auto" w:fill="E0E0E0"/>
            <w:vAlign w:val="center"/>
          </w:tcPr>
          <w:p w14:paraId="4770A346" w14:textId="77777777" w:rsidR="00C840DF" w:rsidRPr="00500CB1" w:rsidRDefault="00C840DF" w:rsidP="00D806D4">
            <w:pPr>
              <w:pStyle w:val="TAH"/>
              <w:rPr>
                <w:rFonts w:ascii="Times New Roman" w:eastAsia="PMingLiU" w:hAnsi="Times New Roman"/>
                <w:szCs w:val="18"/>
                <w:lang w:eastAsia="ko-KR"/>
              </w:rPr>
            </w:pPr>
            <w:r w:rsidRPr="00500CB1">
              <w:rPr>
                <w:rFonts w:ascii="Times New Roman" w:eastAsia="PMingLiU" w:hAnsi="Times New Roman"/>
                <w:szCs w:val="18"/>
                <w:lang w:eastAsia="ko-KR"/>
              </w:rPr>
              <w:t>11</w:t>
            </w:r>
          </w:p>
        </w:tc>
      </w:tr>
      <w:tr w:rsidR="00C840DF" w14:paraId="54A75687" w14:textId="77777777" w:rsidTr="00FB2699">
        <w:trPr>
          <w:cantSplit/>
          <w:trHeight w:val="43"/>
          <w:jc w:val="center"/>
        </w:trPr>
        <w:tc>
          <w:tcPr>
            <w:tcW w:w="899" w:type="dxa"/>
            <w:vAlign w:val="center"/>
          </w:tcPr>
          <w:p w14:paraId="475C7210" w14:textId="77777777" w:rsidR="00C840DF" w:rsidRPr="00500CB1" w:rsidRDefault="00C840DF" w:rsidP="00D806D4">
            <w:pPr>
              <w:pStyle w:val="TAC"/>
              <w:rPr>
                <w:rFonts w:ascii="Times New Roman" w:eastAsia="PMingLiU" w:hAnsi="Times New Roman"/>
                <w:sz w:val="14"/>
                <w:szCs w:val="18"/>
                <w:lang w:val="en-US" w:eastAsia="ko-KR"/>
              </w:rPr>
            </w:pPr>
          </w:p>
          <w:p w14:paraId="4090BB56" w14:textId="77777777" w:rsidR="00C840DF" w:rsidRPr="00500CB1"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14:paraId="0B6F9ED3"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1760" w:dyaOrig="420" w14:anchorId="666D49FD">
                <v:shape id="_x0000_i1044" type="#_x0000_t75" style="width:88pt;height:21.5pt" o:ole="">
                  <v:imagedata r:id="rId44" o:title=""/>
                </v:shape>
                <o:OLEObject Type="Embed" ProgID="Equation.3" ShapeID="_x0000_i1044" DrawAspect="Content" ObjectID="_1509384879" r:id="rId45"/>
              </w:object>
            </w:r>
          </w:p>
        </w:tc>
        <w:tc>
          <w:tcPr>
            <w:tcW w:w="0" w:type="auto"/>
            <w:vAlign w:val="center"/>
          </w:tcPr>
          <w:p w14:paraId="542CAA31" w14:textId="77777777" w:rsidR="00C840DF" w:rsidRPr="00500CB1" w:rsidRDefault="00C840DF" w:rsidP="00D806D4">
            <w:pPr>
              <w:spacing w:after="0"/>
              <w:jc w:val="center"/>
            </w:pPr>
            <w:r w:rsidRPr="00500CB1">
              <w:rPr>
                <w:b/>
                <w:position w:val="-16"/>
              </w:rPr>
              <w:object w:dxaOrig="1740" w:dyaOrig="420" w14:anchorId="09BC5B8F">
                <v:shape id="_x0000_i1045" type="#_x0000_t75" style="width:85.5pt;height:21.5pt" o:ole="">
                  <v:imagedata r:id="rId46" o:title=""/>
                </v:shape>
                <o:OLEObject Type="Embed" ProgID="Equation.3" ShapeID="_x0000_i1045" DrawAspect="Content" ObjectID="_1509384880" r:id="rId47"/>
              </w:object>
            </w:r>
          </w:p>
        </w:tc>
        <w:tc>
          <w:tcPr>
            <w:tcW w:w="0" w:type="auto"/>
            <w:vAlign w:val="center"/>
          </w:tcPr>
          <w:p w14:paraId="5089F3B7" w14:textId="77777777" w:rsidR="00C840DF" w:rsidRPr="00500CB1" w:rsidRDefault="00C840DF" w:rsidP="00D806D4">
            <w:pPr>
              <w:spacing w:after="0"/>
              <w:jc w:val="center"/>
            </w:pPr>
            <w:r w:rsidRPr="00500CB1">
              <w:rPr>
                <w:b/>
                <w:position w:val="-16"/>
              </w:rPr>
              <w:object w:dxaOrig="2060" w:dyaOrig="420" w14:anchorId="1A113EF7">
                <v:shape id="_x0000_i1046" type="#_x0000_t75" style="width:102pt;height:21.5pt" o:ole="">
                  <v:imagedata r:id="rId48" o:title=""/>
                </v:shape>
                <o:OLEObject Type="Embed" ProgID="Equation.3" ShapeID="_x0000_i1046" DrawAspect="Content" ObjectID="_1509384881" r:id="rId49"/>
              </w:object>
            </w:r>
          </w:p>
        </w:tc>
        <w:tc>
          <w:tcPr>
            <w:tcW w:w="0" w:type="auto"/>
            <w:vAlign w:val="center"/>
          </w:tcPr>
          <w:p w14:paraId="57578C1F" w14:textId="77777777" w:rsidR="00C840DF" w:rsidRPr="00500CB1" w:rsidRDefault="00C840DF" w:rsidP="00D806D4">
            <w:pPr>
              <w:spacing w:after="0"/>
              <w:jc w:val="center"/>
            </w:pPr>
            <w:r w:rsidRPr="00500CB1">
              <w:rPr>
                <w:b/>
                <w:position w:val="-16"/>
              </w:rPr>
              <w:object w:dxaOrig="2060" w:dyaOrig="420" w14:anchorId="22A93E2F">
                <v:shape id="_x0000_i1047" type="#_x0000_t75" style="width:102pt;height:21.5pt" o:ole="">
                  <v:imagedata r:id="rId50" o:title=""/>
                </v:shape>
                <o:OLEObject Type="Embed" ProgID="Equation.3" ShapeID="_x0000_i1047" DrawAspect="Content" ObjectID="_1509384882" r:id="rId51"/>
              </w:object>
            </w:r>
          </w:p>
        </w:tc>
      </w:tr>
      <w:tr w:rsidR="00C840DF" w:rsidRPr="00A91DC9" w14:paraId="22C0445D" w14:textId="77777777" w:rsidTr="00FB2699">
        <w:trPr>
          <w:cantSplit/>
          <w:jc w:val="center"/>
        </w:trPr>
        <w:tc>
          <w:tcPr>
            <w:tcW w:w="899" w:type="dxa"/>
            <w:tcBorders>
              <w:top w:val="single" w:sz="4" w:space="0" w:color="auto"/>
            </w:tcBorders>
            <w:shd w:val="clear" w:color="auto" w:fill="E0E0E0"/>
            <w:vAlign w:val="center"/>
          </w:tcPr>
          <w:p w14:paraId="32AF6E02" w14:textId="77777777" w:rsidR="00C840DF" w:rsidRPr="00500CB1" w:rsidRDefault="00C840DF" w:rsidP="00D806D4">
            <w:pPr>
              <w:pStyle w:val="TAH"/>
              <w:ind w:hanging="64"/>
              <w:rPr>
                <w:rFonts w:ascii="Times New Roman" w:eastAsia="PMingLiU" w:hAnsi="Times New Roman"/>
                <w:szCs w:val="18"/>
                <w:lang w:eastAsia="ko-KR"/>
              </w:rPr>
            </w:pPr>
            <w:r w:rsidRPr="00500CB1">
              <w:rPr>
                <w:rFonts w:ascii="Times New Roman" w:hAnsi="Times New Roman"/>
                <w:position w:val="-10"/>
              </w:rPr>
              <w:object w:dxaOrig="200" w:dyaOrig="340" w14:anchorId="51C34A3E">
                <v:shape id="_x0000_i1048" type="#_x0000_t75" style="width:11pt;height:16.5pt" o:ole="">
                  <v:imagedata r:id="rId9" o:title=""/>
                </v:shape>
                <o:OLEObject Type="Embed" ProgID="Equation.3" ShapeID="_x0000_i1048" DrawAspect="Content" ObjectID="_1509384883" r:id="rId52"/>
              </w:object>
            </w:r>
          </w:p>
        </w:tc>
        <w:tc>
          <w:tcPr>
            <w:tcW w:w="0" w:type="auto"/>
            <w:tcBorders>
              <w:top w:val="single" w:sz="4" w:space="0" w:color="auto"/>
            </w:tcBorders>
            <w:shd w:val="clear" w:color="auto" w:fill="E0E0E0"/>
            <w:vAlign w:val="center"/>
          </w:tcPr>
          <w:p w14:paraId="0F1C0AF6" w14:textId="77777777" w:rsidR="00C840DF" w:rsidRPr="00500CB1" w:rsidRDefault="00C840DF" w:rsidP="00D806D4">
            <w:pPr>
              <w:pStyle w:val="TAH"/>
              <w:ind w:left="-71"/>
              <w:rPr>
                <w:rFonts w:ascii="Times New Roman" w:eastAsia="PMingLiU" w:hAnsi="Times New Roman"/>
                <w:szCs w:val="18"/>
                <w:lang w:eastAsia="ko-KR"/>
              </w:rPr>
            </w:pPr>
            <w:r w:rsidRPr="00500CB1">
              <w:rPr>
                <w:rFonts w:ascii="Times New Roman" w:eastAsia="PMingLiU" w:hAnsi="Times New Roman"/>
                <w:szCs w:val="18"/>
                <w:lang w:eastAsia="ko-KR"/>
              </w:rPr>
              <w:t>12</w:t>
            </w:r>
          </w:p>
        </w:tc>
        <w:tc>
          <w:tcPr>
            <w:tcW w:w="0" w:type="auto"/>
            <w:tcBorders>
              <w:top w:val="single" w:sz="4" w:space="0" w:color="auto"/>
            </w:tcBorders>
            <w:shd w:val="clear" w:color="auto" w:fill="E0E0E0"/>
            <w:vAlign w:val="center"/>
          </w:tcPr>
          <w:p w14:paraId="41DD36BD" w14:textId="77777777" w:rsidR="00C840DF" w:rsidRPr="00500CB1" w:rsidRDefault="00C840DF" w:rsidP="00D806D4">
            <w:pPr>
              <w:pStyle w:val="TAH"/>
              <w:ind w:left="-106"/>
              <w:rPr>
                <w:rFonts w:ascii="Times New Roman" w:eastAsia="PMingLiU" w:hAnsi="Times New Roman"/>
                <w:szCs w:val="18"/>
                <w:lang w:eastAsia="ko-KR"/>
              </w:rPr>
            </w:pPr>
            <w:r w:rsidRPr="00500CB1">
              <w:rPr>
                <w:rFonts w:ascii="Times New Roman" w:eastAsia="PMingLiU" w:hAnsi="Times New Roman"/>
                <w:szCs w:val="18"/>
                <w:lang w:eastAsia="ko-KR"/>
              </w:rPr>
              <w:t>13</w:t>
            </w:r>
          </w:p>
        </w:tc>
        <w:tc>
          <w:tcPr>
            <w:tcW w:w="0" w:type="auto"/>
            <w:tcBorders>
              <w:top w:val="single" w:sz="4" w:space="0" w:color="auto"/>
            </w:tcBorders>
            <w:shd w:val="clear" w:color="auto" w:fill="E0E0E0"/>
            <w:vAlign w:val="center"/>
          </w:tcPr>
          <w:p w14:paraId="5E89D36A" w14:textId="77777777" w:rsidR="00C840DF" w:rsidRPr="00500CB1" w:rsidRDefault="00C840DF" w:rsidP="00D806D4">
            <w:pPr>
              <w:pStyle w:val="TAH"/>
              <w:ind w:left="-115"/>
              <w:rPr>
                <w:rFonts w:ascii="Times New Roman" w:eastAsia="PMingLiU" w:hAnsi="Times New Roman"/>
                <w:szCs w:val="18"/>
                <w:lang w:eastAsia="ko-KR"/>
              </w:rPr>
            </w:pPr>
            <w:r w:rsidRPr="00500CB1">
              <w:rPr>
                <w:rFonts w:ascii="Times New Roman" w:eastAsia="PMingLiU" w:hAnsi="Times New Roman"/>
                <w:szCs w:val="18"/>
                <w:lang w:eastAsia="ko-KR"/>
              </w:rPr>
              <w:t>14</w:t>
            </w:r>
          </w:p>
        </w:tc>
        <w:tc>
          <w:tcPr>
            <w:tcW w:w="0" w:type="auto"/>
            <w:tcBorders>
              <w:top w:val="single" w:sz="4" w:space="0" w:color="auto"/>
            </w:tcBorders>
            <w:shd w:val="clear" w:color="auto" w:fill="E0E0E0"/>
            <w:vAlign w:val="center"/>
          </w:tcPr>
          <w:p w14:paraId="688072C8" w14:textId="77777777" w:rsidR="00C840DF" w:rsidRPr="00500CB1" w:rsidRDefault="00C840DF" w:rsidP="00D806D4">
            <w:pPr>
              <w:pStyle w:val="TAH"/>
              <w:rPr>
                <w:rFonts w:ascii="Times New Roman" w:eastAsia="PMingLiU" w:hAnsi="Times New Roman"/>
                <w:szCs w:val="18"/>
                <w:lang w:eastAsia="ko-KR"/>
              </w:rPr>
            </w:pPr>
            <w:r w:rsidRPr="00500CB1">
              <w:rPr>
                <w:rFonts w:ascii="Times New Roman" w:eastAsia="PMingLiU" w:hAnsi="Times New Roman"/>
                <w:szCs w:val="18"/>
                <w:lang w:eastAsia="ko-KR"/>
              </w:rPr>
              <w:t>15</w:t>
            </w:r>
          </w:p>
        </w:tc>
      </w:tr>
      <w:tr w:rsidR="00C840DF" w14:paraId="664E41BF" w14:textId="77777777" w:rsidTr="00FB2699">
        <w:trPr>
          <w:cantSplit/>
          <w:trHeight w:val="60"/>
          <w:jc w:val="center"/>
        </w:trPr>
        <w:tc>
          <w:tcPr>
            <w:tcW w:w="899" w:type="dxa"/>
            <w:vAlign w:val="center"/>
          </w:tcPr>
          <w:p w14:paraId="450B783B" w14:textId="77777777" w:rsidR="00C840DF" w:rsidRPr="00500CB1" w:rsidRDefault="00C840DF" w:rsidP="00BA2C1D">
            <w:pPr>
              <w:pStyle w:val="TAC"/>
              <w:jc w:val="both"/>
              <w:rPr>
                <w:rFonts w:ascii="Times New Roman" w:eastAsia="PMingLiU" w:hAnsi="Times New Roman"/>
                <w:sz w:val="14"/>
                <w:szCs w:val="18"/>
                <w:lang w:val="en-US" w:eastAsia="ko-KR"/>
              </w:rPr>
            </w:pPr>
          </w:p>
          <w:p w14:paraId="64103E1B" w14:textId="77777777" w:rsidR="00C840DF" w:rsidRPr="00500CB1"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vAlign w:val="center"/>
          </w:tcPr>
          <w:p w14:paraId="5E2B875F" w14:textId="77777777" w:rsidR="00C840DF" w:rsidRPr="00500CB1" w:rsidRDefault="00C840DF" w:rsidP="00D806D4">
            <w:pPr>
              <w:pStyle w:val="TAC"/>
              <w:rPr>
                <w:rFonts w:ascii="Times New Roman" w:eastAsia="PMingLiU" w:hAnsi="Times New Roman"/>
                <w:sz w:val="14"/>
                <w:szCs w:val="18"/>
                <w:lang w:eastAsia="ko-KR"/>
              </w:rPr>
            </w:pPr>
            <w:r w:rsidRPr="00500CB1">
              <w:rPr>
                <w:rFonts w:ascii="Times New Roman" w:hAnsi="Times New Roman"/>
                <w:b/>
                <w:position w:val="-16"/>
              </w:rPr>
              <w:object w:dxaOrig="1840" w:dyaOrig="420" w14:anchorId="4C041D11">
                <v:shape id="_x0000_i1049" type="#_x0000_t75" style="width:90.5pt;height:21.5pt" o:ole="">
                  <v:imagedata r:id="rId53" o:title=""/>
                </v:shape>
                <o:OLEObject Type="Embed" ProgID="Equation.3" ShapeID="_x0000_i1049" DrawAspect="Content" ObjectID="_1509384884" r:id="rId54"/>
              </w:object>
            </w:r>
          </w:p>
        </w:tc>
        <w:tc>
          <w:tcPr>
            <w:tcW w:w="0" w:type="auto"/>
            <w:vAlign w:val="center"/>
          </w:tcPr>
          <w:p w14:paraId="46F52120" w14:textId="77777777" w:rsidR="00C840DF" w:rsidRPr="00500CB1" w:rsidRDefault="00C840DF" w:rsidP="00D806D4">
            <w:pPr>
              <w:spacing w:after="0"/>
              <w:jc w:val="center"/>
            </w:pPr>
            <w:r w:rsidRPr="00500CB1">
              <w:rPr>
                <w:b/>
                <w:position w:val="-16"/>
              </w:rPr>
              <w:object w:dxaOrig="2020" w:dyaOrig="420" w14:anchorId="54DBE845">
                <v:shape id="_x0000_i1050" type="#_x0000_t75" style="width:101.5pt;height:21.5pt" o:ole="">
                  <v:imagedata r:id="rId55" o:title=""/>
                </v:shape>
                <o:OLEObject Type="Embed" ProgID="Equation.3" ShapeID="_x0000_i1050" DrawAspect="Content" ObjectID="_1509384885" r:id="rId56"/>
              </w:object>
            </w:r>
          </w:p>
        </w:tc>
        <w:tc>
          <w:tcPr>
            <w:tcW w:w="0" w:type="auto"/>
            <w:vAlign w:val="center"/>
          </w:tcPr>
          <w:p w14:paraId="4504ABC1" w14:textId="77777777" w:rsidR="00C840DF" w:rsidRPr="00500CB1" w:rsidRDefault="00C840DF" w:rsidP="00D806D4">
            <w:pPr>
              <w:spacing w:after="0"/>
              <w:jc w:val="center"/>
            </w:pPr>
            <w:r w:rsidRPr="00500CB1">
              <w:rPr>
                <w:b/>
                <w:position w:val="-16"/>
              </w:rPr>
              <w:object w:dxaOrig="2060" w:dyaOrig="420" w14:anchorId="136A89C4">
                <v:shape id="_x0000_i1051" type="#_x0000_t75" style="width:102pt;height:21.5pt" o:ole="">
                  <v:imagedata r:id="rId57" o:title=""/>
                </v:shape>
                <o:OLEObject Type="Embed" ProgID="Equation.3" ShapeID="_x0000_i1051" DrawAspect="Content" ObjectID="_1509384886" r:id="rId58"/>
              </w:object>
            </w:r>
          </w:p>
        </w:tc>
        <w:tc>
          <w:tcPr>
            <w:tcW w:w="0" w:type="auto"/>
            <w:vAlign w:val="center"/>
          </w:tcPr>
          <w:p w14:paraId="5F3DF0DD" w14:textId="77777777" w:rsidR="00C840DF" w:rsidRPr="00500CB1" w:rsidRDefault="00C840DF" w:rsidP="00D806D4">
            <w:pPr>
              <w:spacing w:after="0"/>
              <w:jc w:val="center"/>
            </w:pPr>
            <w:r w:rsidRPr="00500CB1">
              <w:rPr>
                <w:b/>
                <w:position w:val="-16"/>
              </w:rPr>
              <w:object w:dxaOrig="2040" w:dyaOrig="420" w14:anchorId="7933F0DA">
                <v:shape id="_x0000_i1052" type="#_x0000_t75" style="width:101pt;height:21.5pt" o:ole="">
                  <v:imagedata r:id="rId59" o:title=""/>
                </v:shape>
                <o:OLEObject Type="Embed" ProgID="Equation.3" ShapeID="_x0000_i1052" DrawAspect="Content" ObjectID="_1509384887" r:id="rId60"/>
              </w:object>
            </w:r>
          </w:p>
        </w:tc>
      </w:tr>
      <w:tr w:rsidR="00C840DF" w:rsidRPr="00C71E56" w14:paraId="7067A831"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shd w:val="clear" w:color="auto" w:fill="E0E0E0"/>
            <w:vAlign w:val="center"/>
          </w:tcPr>
          <w:p w14:paraId="633D3911"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58ABD46E">
                <v:shape id="_x0000_i1053" type="#_x0000_t75" style="width:11pt;height:16.5pt" o:ole="">
                  <v:imagedata r:id="rId9" o:title=""/>
                </v:shape>
                <o:OLEObject Type="Embed" ProgID="Equation.3" ShapeID="_x0000_i1053" DrawAspect="Content" ObjectID="_1509384888" r:id="rId61"/>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EC3249B" w14:textId="77777777" w:rsidR="00C840DF" w:rsidRPr="00500CB1" w:rsidRDefault="00C840DF" w:rsidP="00D806D4">
            <w:pPr>
              <w:pStyle w:val="TAC"/>
              <w:rPr>
                <w:rFonts w:ascii="Times New Roman" w:hAnsi="Times New Roman"/>
                <w:b/>
              </w:rPr>
            </w:pPr>
            <w:r w:rsidRPr="00500CB1">
              <w:rPr>
                <w:rFonts w:ascii="Times New Roman" w:hAnsi="Times New Roman"/>
                <w:b/>
              </w:rPr>
              <w:t>16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602992" w14:textId="77777777" w:rsidR="00C840DF" w:rsidRPr="00500CB1" w:rsidRDefault="00C840DF" w:rsidP="00D806D4">
            <w:pPr>
              <w:spacing w:after="0"/>
              <w:jc w:val="center"/>
              <w:rPr>
                <w:b/>
              </w:rPr>
            </w:pPr>
            <w:r w:rsidRPr="00500CB1">
              <w:rPr>
                <w:b/>
              </w:rPr>
              <w:t>17</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727A906" w14:textId="77777777" w:rsidR="00C840DF" w:rsidRPr="00500CB1" w:rsidRDefault="00C840DF" w:rsidP="00D806D4">
            <w:pPr>
              <w:spacing w:after="0"/>
              <w:jc w:val="center"/>
              <w:rPr>
                <w:b/>
              </w:rPr>
            </w:pPr>
            <w:r w:rsidRPr="00500CB1">
              <w:rPr>
                <w:b/>
              </w:rPr>
              <w:t>18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78BFCA3" w14:textId="77777777" w:rsidR="00C840DF" w:rsidRPr="00500CB1" w:rsidRDefault="00C840DF" w:rsidP="00D806D4">
            <w:pPr>
              <w:spacing w:after="0"/>
              <w:jc w:val="center"/>
              <w:rPr>
                <w:b/>
              </w:rPr>
            </w:pPr>
            <w:r w:rsidRPr="00500CB1">
              <w:rPr>
                <w:b/>
              </w:rPr>
              <w:t>19</w:t>
            </w:r>
          </w:p>
        </w:tc>
      </w:tr>
      <w:tr w:rsidR="00C840DF" w:rsidRPr="008F299A" w14:paraId="3B5BF56D"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vAlign w:val="center"/>
          </w:tcPr>
          <w:p w14:paraId="53AC5BBB" w14:textId="77777777" w:rsidR="00C840DF" w:rsidRPr="00500CB1" w:rsidRDefault="00C840DF" w:rsidP="00D806D4">
            <w:pPr>
              <w:pStyle w:val="TAC"/>
              <w:rPr>
                <w:rFonts w:ascii="Times New Roman" w:eastAsia="PMingLiU" w:hAnsi="Times New Roman"/>
                <w:sz w:val="14"/>
                <w:szCs w:val="18"/>
                <w:lang w:val="en-US" w:eastAsia="ko-KR"/>
              </w:rPr>
            </w:pPr>
          </w:p>
          <w:p w14:paraId="1647FF8F" w14:textId="77777777" w:rsidR="00C840DF" w:rsidRPr="00500CB1"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6323D6A1" w14:textId="77777777" w:rsidR="00C840DF" w:rsidRPr="00500CB1" w:rsidRDefault="00C840DF" w:rsidP="00D806D4">
            <w:pPr>
              <w:pStyle w:val="TAC"/>
              <w:rPr>
                <w:rFonts w:ascii="Times New Roman" w:hAnsi="Times New Roman"/>
                <w:b/>
              </w:rPr>
            </w:pPr>
            <w:r w:rsidRPr="00500CB1">
              <w:rPr>
                <w:rFonts w:ascii="Times New Roman" w:hAnsi="Times New Roman"/>
                <w:b/>
              </w:rPr>
              <w:object w:dxaOrig="2140" w:dyaOrig="420" w14:anchorId="530155E7">
                <v:shape id="_x0000_i1054" type="#_x0000_t75" style="width:98pt;height:19.5pt" o:ole="">
                  <v:imagedata r:id="rId62" o:title=""/>
                </v:shape>
                <o:OLEObject Type="Embed" ProgID="Equation.3" ShapeID="_x0000_i1054" DrawAspect="Content" ObjectID="_1509384889" r:id="rId63"/>
              </w:object>
            </w:r>
          </w:p>
        </w:tc>
        <w:tc>
          <w:tcPr>
            <w:tcW w:w="0" w:type="auto"/>
            <w:tcBorders>
              <w:top w:val="single" w:sz="4" w:space="0" w:color="auto"/>
              <w:left w:val="single" w:sz="4" w:space="0" w:color="auto"/>
              <w:bottom w:val="single" w:sz="4" w:space="0" w:color="auto"/>
              <w:right w:val="single" w:sz="4" w:space="0" w:color="auto"/>
            </w:tcBorders>
            <w:vAlign w:val="center"/>
          </w:tcPr>
          <w:p w14:paraId="70EDDBD7" w14:textId="77777777" w:rsidR="00C840DF" w:rsidRPr="00500CB1" w:rsidRDefault="00C840DF" w:rsidP="00D806D4">
            <w:pPr>
              <w:spacing w:after="0"/>
              <w:jc w:val="center"/>
              <w:rPr>
                <w:b/>
              </w:rPr>
            </w:pPr>
            <w:r w:rsidRPr="00500CB1">
              <w:rPr>
                <w:b/>
              </w:rPr>
              <w:object w:dxaOrig="2079" w:dyaOrig="420" w14:anchorId="754965DE">
                <v:shape id="_x0000_i1055" type="#_x0000_t75" style="width:103.5pt;height:22pt" o:ole="">
                  <v:imagedata r:id="rId64" o:title=""/>
                </v:shape>
                <o:OLEObject Type="Embed" ProgID="Equation.3" ShapeID="_x0000_i1055" DrawAspect="Content" ObjectID="_1509384890" r:id="rId65"/>
              </w:object>
            </w:r>
          </w:p>
        </w:tc>
        <w:tc>
          <w:tcPr>
            <w:tcW w:w="0" w:type="auto"/>
            <w:tcBorders>
              <w:top w:val="single" w:sz="4" w:space="0" w:color="auto"/>
              <w:left w:val="single" w:sz="4" w:space="0" w:color="auto"/>
              <w:bottom w:val="single" w:sz="4" w:space="0" w:color="auto"/>
              <w:right w:val="single" w:sz="4" w:space="0" w:color="auto"/>
            </w:tcBorders>
            <w:vAlign w:val="center"/>
          </w:tcPr>
          <w:p w14:paraId="7017C2E2" w14:textId="77777777" w:rsidR="00C840DF" w:rsidRPr="00500CB1" w:rsidRDefault="00C840DF" w:rsidP="00D806D4">
            <w:pPr>
              <w:spacing w:after="0"/>
              <w:jc w:val="center"/>
              <w:rPr>
                <w:b/>
              </w:rPr>
            </w:pPr>
            <w:r w:rsidRPr="00500CB1">
              <w:rPr>
                <w:b/>
              </w:rPr>
              <w:object w:dxaOrig="2600" w:dyaOrig="420" w14:anchorId="1BD5E585">
                <v:shape id="_x0000_i1056" type="#_x0000_t75" style="width:105.5pt;height:17.5pt" o:ole="">
                  <v:imagedata r:id="rId66" o:title=""/>
                </v:shape>
                <o:OLEObject Type="Embed" ProgID="Equation.3" ShapeID="_x0000_i1056" DrawAspect="Content" ObjectID="_1509384891" r:id="rId67"/>
              </w:object>
            </w:r>
          </w:p>
        </w:tc>
        <w:tc>
          <w:tcPr>
            <w:tcW w:w="0" w:type="auto"/>
            <w:tcBorders>
              <w:top w:val="single" w:sz="4" w:space="0" w:color="auto"/>
              <w:left w:val="single" w:sz="4" w:space="0" w:color="auto"/>
              <w:bottom w:val="single" w:sz="4" w:space="0" w:color="auto"/>
              <w:right w:val="single" w:sz="4" w:space="0" w:color="auto"/>
            </w:tcBorders>
            <w:vAlign w:val="center"/>
          </w:tcPr>
          <w:p w14:paraId="5A9C5B00" w14:textId="77777777" w:rsidR="00C840DF" w:rsidRPr="00500CB1" w:rsidRDefault="00C840DF" w:rsidP="00D806D4">
            <w:pPr>
              <w:spacing w:after="0"/>
              <w:jc w:val="center"/>
              <w:rPr>
                <w:b/>
              </w:rPr>
            </w:pPr>
            <w:r w:rsidRPr="00500CB1">
              <w:rPr>
                <w:b/>
              </w:rPr>
              <w:object w:dxaOrig="2540" w:dyaOrig="420" w14:anchorId="77D2DA22">
                <v:shape id="_x0000_i1057" type="#_x0000_t75" style="width:103pt;height:17.5pt" o:ole="">
                  <v:imagedata r:id="rId68" o:title=""/>
                </v:shape>
                <o:OLEObject Type="Embed" ProgID="Equation.3" ShapeID="_x0000_i1057" DrawAspect="Content" ObjectID="_1509384892" r:id="rId69"/>
              </w:object>
            </w:r>
          </w:p>
        </w:tc>
      </w:tr>
      <w:tr w:rsidR="00FB2699" w:rsidRPr="00C71E56" w14:paraId="364F6F10"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shd w:val="clear" w:color="auto" w:fill="E0E0E0"/>
            <w:vAlign w:val="center"/>
          </w:tcPr>
          <w:p w14:paraId="51E33C0D" w14:textId="77777777" w:rsidR="00FB2699" w:rsidRPr="00500CB1" w:rsidRDefault="00FB2699"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6F073ABE">
                <v:shape id="_x0000_i1058" type="#_x0000_t75" style="width:11pt;height:16.5pt" o:ole="">
                  <v:imagedata r:id="rId9" o:title=""/>
                </v:shape>
                <o:OLEObject Type="Embed" ProgID="Equation.3" ShapeID="_x0000_i1058" DrawAspect="Content" ObjectID="_1509384893" r:id="rId70"/>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5839651" w14:textId="460359D4" w:rsidR="00FB2699" w:rsidRPr="00500CB1" w:rsidRDefault="00FB2699" w:rsidP="00D806D4">
            <w:pPr>
              <w:pStyle w:val="TAC"/>
              <w:rPr>
                <w:rFonts w:ascii="Times New Roman" w:hAnsi="Times New Roman"/>
                <w:b/>
              </w:rPr>
            </w:pPr>
            <w:r w:rsidRPr="00153007">
              <w:rPr>
                <w:rFonts w:ascii="Times New Roman" w:hAnsi="Times New Roman"/>
                <w:b/>
                <w:sz w:val="20"/>
              </w:rPr>
              <w:t>20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2A61DC" w14:textId="70BA1AE9" w:rsidR="00FB2699" w:rsidRPr="00500CB1" w:rsidRDefault="00FB2699" w:rsidP="00D806D4">
            <w:pPr>
              <w:spacing w:after="0"/>
              <w:jc w:val="center"/>
              <w:rPr>
                <w:b/>
              </w:rPr>
            </w:pPr>
            <w:r w:rsidRPr="00153007">
              <w:rPr>
                <w:b/>
              </w:rPr>
              <w:t>21</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8F93D38" w14:textId="77777777" w:rsidR="00FB2699" w:rsidRPr="00500CB1" w:rsidRDefault="00FB2699" w:rsidP="00D806D4">
            <w:pPr>
              <w:spacing w:after="0"/>
              <w:jc w:val="center"/>
              <w:rPr>
                <w:b/>
              </w:rPr>
            </w:pPr>
            <w:r w:rsidRPr="00500CB1">
              <w:rPr>
                <w:b/>
              </w:rPr>
              <w:t>22</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CAE5068" w14:textId="77777777" w:rsidR="00FB2699" w:rsidRPr="00500CB1" w:rsidRDefault="00FB2699" w:rsidP="00D806D4">
            <w:pPr>
              <w:spacing w:after="0"/>
              <w:jc w:val="center"/>
              <w:rPr>
                <w:b/>
              </w:rPr>
            </w:pPr>
            <w:r w:rsidRPr="00500CB1">
              <w:rPr>
                <w:b/>
              </w:rPr>
              <w:t>23</w:t>
            </w:r>
          </w:p>
        </w:tc>
      </w:tr>
      <w:tr w:rsidR="00FB2699" w:rsidRPr="008F299A" w14:paraId="50CF6E71"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vAlign w:val="center"/>
          </w:tcPr>
          <w:p w14:paraId="20648504" w14:textId="77777777" w:rsidR="00FB2699" w:rsidRPr="00500CB1" w:rsidRDefault="00FB2699" w:rsidP="00D806D4">
            <w:pPr>
              <w:pStyle w:val="TAC"/>
              <w:rPr>
                <w:rFonts w:ascii="Times New Roman" w:eastAsia="PMingLiU" w:hAnsi="Times New Roman"/>
                <w:sz w:val="14"/>
                <w:szCs w:val="18"/>
                <w:lang w:val="en-US" w:eastAsia="ko-KR"/>
              </w:rPr>
            </w:pPr>
          </w:p>
          <w:p w14:paraId="4B4FB9E0" w14:textId="77777777" w:rsidR="00FB2699" w:rsidRPr="00500CB1"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4C9AB4E5" w14:textId="01F4FAE5" w:rsidR="00FB2699" w:rsidRPr="00500CB1" w:rsidRDefault="00FB2699" w:rsidP="00D806D4">
            <w:pPr>
              <w:pStyle w:val="TAC"/>
              <w:rPr>
                <w:rFonts w:ascii="Times New Roman" w:hAnsi="Times New Roman"/>
                <w:b/>
              </w:rPr>
            </w:pPr>
            <w:r w:rsidRPr="00153007">
              <w:rPr>
                <w:rFonts w:ascii="Times New Roman" w:hAnsi="Times New Roman"/>
                <w:b/>
                <w:position w:val="-16"/>
                <w:sz w:val="20"/>
              </w:rPr>
              <w:object w:dxaOrig="2079" w:dyaOrig="420" w14:anchorId="64BEACB8">
                <v:shape id="_x0000_i1059" type="#_x0000_t75" style="width:89pt;height:19pt" o:ole="">
                  <v:imagedata r:id="rId71" o:title=""/>
                </v:shape>
                <o:OLEObject Type="Embed" ProgID="Equation.DSMT4" ShapeID="_x0000_i1059" DrawAspect="Content" ObjectID="_1509384894" r:id="rId72"/>
              </w:object>
            </w:r>
          </w:p>
        </w:tc>
        <w:tc>
          <w:tcPr>
            <w:tcW w:w="0" w:type="auto"/>
            <w:tcBorders>
              <w:top w:val="single" w:sz="4" w:space="0" w:color="auto"/>
              <w:left w:val="single" w:sz="4" w:space="0" w:color="auto"/>
              <w:bottom w:val="single" w:sz="4" w:space="0" w:color="auto"/>
              <w:right w:val="single" w:sz="4" w:space="0" w:color="auto"/>
            </w:tcBorders>
            <w:vAlign w:val="center"/>
          </w:tcPr>
          <w:p w14:paraId="661A8BF5" w14:textId="536BB74B" w:rsidR="00FB2699" w:rsidRPr="00500CB1" w:rsidRDefault="00FB2699" w:rsidP="00D806D4">
            <w:pPr>
              <w:spacing w:after="0"/>
              <w:jc w:val="center"/>
              <w:rPr>
                <w:b/>
              </w:rPr>
            </w:pPr>
            <w:r w:rsidRPr="00153007">
              <w:rPr>
                <w:b/>
                <w:position w:val="-16"/>
              </w:rPr>
              <w:object w:dxaOrig="2060" w:dyaOrig="420" w14:anchorId="614FF4B5">
                <v:shape id="_x0000_i1060" type="#_x0000_t75" style="width:93pt;height:19pt" o:ole="">
                  <v:imagedata r:id="rId73" o:title=""/>
                </v:shape>
                <o:OLEObject Type="Embed" ProgID="Equation.DSMT4" ShapeID="_x0000_i1060" DrawAspect="Content" ObjectID="_1509384895" r:id="rId74"/>
              </w:object>
            </w:r>
          </w:p>
        </w:tc>
        <w:tc>
          <w:tcPr>
            <w:tcW w:w="0" w:type="auto"/>
            <w:tcBorders>
              <w:top w:val="single" w:sz="4" w:space="0" w:color="auto"/>
              <w:left w:val="single" w:sz="4" w:space="0" w:color="auto"/>
              <w:bottom w:val="single" w:sz="4" w:space="0" w:color="auto"/>
              <w:right w:val="single" w:sz="4" w:space="0" w:color="auto"/>
            </w:tcBorders>
            <w:vAlign w:val="center"/>
          </w:tcPr>
          <w:p w14:paraId="23781CE2" w14:textId="77777777" w:rsidR="00FB2699" w:rsidRPr="00500CB1" w:rsidRDefault="00FB2699" w:rsidP="00D806D4">
            <w:pPr>
              <w:spacing w:after="0"/>
              <w:jc w:val="center"/>
              <w:rPr>
                <w:b/>
              </w:rPr>
            </w:pPr>
            <w:r w:rsidRPr="00500CB1">
              <w:rPr>
                <w:b/>
              </w:rPr>
              <w:object w:dxaOrig="2340" w:dyaOrig="420" w14:anchorId="16B76577">
                <v:shape id="_x0000_i1061" type="#_x0000_t75" style="width:102pt;height:19.5pt" o:ole="">
                  <v:imagedata r:id="rId75" o:title=""/>
                </v:shape>
                <o:OLEObject Type="Embed" ProgID="Equation.3" ShapeID="_x0000_i1061" DrawAspect="Content" ObjectID="_1509384896" r:id="rId76"/>
              </w:object>
            </w:r>
          </w:p>
        </w:tc>
        <w:tc>
          <w:tcPr>
            <w:tcW w:w="0" w:type="auto"/>
            <w:tcBorders>
              <w:top w:val="single" w:sz="4" w:space="0" w:color="auto"/>
              <w:left w:val="single" w:sz="4" w:space="0" w:color="auto"/>
              <w:bottom w:val="single" w:sz="4" w:space="0" w:color="auto"/>
              <w:right w:val="single" w:sz="4" w:space="0" w:color="auto"/>
            </w:tcBorders>
            <w:vAlign w:val="center"/>
          </w:tcPr>
          <w:p w14:paraId="51F8CCA3" w14:textId="77777777" w:rsidR="00FB2699" w:rsidRPr="00500CB1" w:rsidRDefault="00FB2699" w:rsidP="00D806D4">
            <w:pPr>
              <w:spacing w:after="0"/>
              <w:jc w:val="center"/>
              <w:rPr>
                <w:b/>
              </w:rPr>
            </w:pPr>
            <w:r w:rsidRPr="00500CB1">
              <w:rPr>
                <w:b/>
              </w:rPr>
              <w:object w:dxaOrig="2320" w:dyaOrig="420" w14:anchorId="14BC35AA">
                <v:shape id="_x0000_i1062" type="#_x0000_t75" style="width:103pt;height:19.5pt" o:ole="">
                  <v:imagedata r:id="rId77" o:title=""/>
                </v:shape>
                <o:OLEObject Type="Embed" ProgID="Equation.3" ShapeID="_x0000_i1062" DrawAspect="Content" ObjectID="_1509384897" r:id="rId78"/>
              </w:object>
            </w:r>
          </w:p>
        </w:tc>
      </w:tr>
      <w:tr w:rsidR="00FB2699" w:rsidRPr="00C71E56" w14:paraId="43272C17"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shd w:val="clear" w:color="auto" w:fill="E0E0E0"/>
            <w:vAlign w:val="center"/>
          </w:tcPr>
          <w:p w14:paraId="40CCCE1A" w14:textId="77777777" w:rsidR="00FB2699" w:rsidRPr="00500CB1" w:rsidRDefault="00FB2699"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13636D6A">
                <v:shape id="_x0000_i1063" type="#_x0000_t75" style="width:11pt;height:16.5pt" o:ole="">
                  <v:imagedata r:id="rId9" o:title=""/>
                </v:shape>
                <o:OLEObject Type="Embed" ProgID="Equation.3" ShapeID="_x0000_i1063" DrawAspect="Content" ObjectID="_1509384898" r:id="rId79"/>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C0B8840" w14:textId="156C61B8" w:rsidR="00FB2699" w:rsidRPr="00500CB1" w:rsidRDefault="00FB2699" w:rsidP="00D806D4">
            <w:pPr>
              <w:pStyle w:val="TAC"/>
              <w:rPr>
                <w:rFonts w:ascii="Times New Roman" w:hAnsi="Times New Roman"/>
                <w:b/>
              </w:rPr>
            </w:pPr>
            <w:r w:rsidRPr="00153007">
              <w:rPr>
                <w:rFonts w:ascii="Times New Roman" w:hAnsi="Times New Roman"/>
                <w:b/>
                <w:sz w:val="20"/>
              </w:rPr>
              <w:t>24</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176B9B2" w14:textId="2818AF5C" w:rsidR="00FB2699" w:rsidRPr="00500CB1" w:rsidRDefault="00FB2699" w:rsidP="00D806D4">
            <w:pPr>
              <w:spacing w:after="0"/>
              <w:jc w:val="center"/>
              <w:rPr>
                <w:b/>
              </w:rPr>
            </w:pPr>
            <w:r w:rsidRPr="00153007">
              <w:rPr>
                <w:b/>
              </w:rPr>
              <w:t>25</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EAF37" w14:textId="19671E41" w:rsidR="00FB2699" w:rsidRPr="00500CB1" w:rsidRDefault="00FB2699" w:rsidP="00D806D4">
            <w:pPr>
              <w:spacing w:after="0"/>
              <w:jc w:val="center"/>
              <w:rPr>
                <w:b/>
              </w:rPr>
            </w:pPr>
            <w:r w:rsidRPr="00153007">
              <w:rPr>
                <w:b/>
              </w:rPr>
              <w:t>26</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854AABE" w14:textId="3CE315FA" w:rsidR="00FB2699" w:rsidRPr="00500CB1" w:rsidRDefault="00FB2699" w:rsidP="00D806D4">
            <w:pPr>
              <w:spacing w:after="0"/>
              <w:jc w:val="center"/>
              <w:rPr>
                <w:b/>
              </w:rPr>
            </w:pPr>
            <w:r w:rsidRPr="00153007">
              <w:rPr>
                <w:b/>
              </w:rPr>
              <w:t>27</w:t>
            </w:r>
          </w:p>
        </w:tc>
      </w:tr>
      <w:tr w:rsidR="00FB2699" w:rsidRPr="008F299A" w14:paraId="24107CB3"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vAlign w:val="center"/>
          </w:tcPr>
          <w:p w14:paraId="50D34BDE" w14:textId="77777777" w:rsidR="00FB2699" w:rsidRPr="00500CB1" w:rsidRDefault="00FB2699" w:rsidP="00D806D4">
            <w:pPr>
              <w:pStyle w:val="TAC"/>
              <w:rPr>
                <w:rFonts w:ascii="Times New Roman" w:eastAsia="PMingLiU" w:hAnsi="Times New Roman"/>
                <w:sz w:val="14"/>
                <w:szCs w:val="18"/>
                <w:lang w:val="en-US" w:eastAsia="ko-KR"/>
              </w:rPr>
            </w:pPr>
          </w:p>
          <w:p w14:paraId="5512517F" w14:textId="77777777" w:rsidR="00FB2699" w:rsidRPr="00500CB1"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ACD6AC6" w14:textId="1D66B380" w:rsidR="00FB2699" w:rsidRPr="00500CB1" w:rsidRDefault="00FB2699" w:rsidP="00D806D4">
            <w:pPr>
              <w:pStyle w:val="TAC"/>
              <w:rPr>
                <w:rFonts w:ascii="Times New Roman" w:hAnsi="Times New Roman"/>
                <w:b/>
              </w:rPr>
            </w:pPr>
            <w:r w:rsidRPr="00153007">
              <w:rPr>
                <w:rFonts w:ascii="Times New Roman" w:hAnsi="Times New Roman"/>
                <w:b/>
                <w:position w:val="-16"/>
                <w:sz w:val="20"/>
              </w:rPr>
              <w:object w:dxaOrig="2320" w:dyaOrig="420" w14:anchorId="2A266112">
                <v:shape id="_x0000_i1064" type="#_x0000_t75" style="width:91pt;height:17.5pt" o:ole="">
                  <v:imagedata r:id="rId80" o:title=""/>
                </v:shape>
                <o:OLEObject Type="Embed" ProgID="Equation.DSMT4" ShapeID="_x0000_i1064" DrawAspect="Content" ObjectID="_1509384899" r:id="rId81"/>
              </w:object>
            </w:r>
          </w:p>
        </w:tc>
        <w:tc>
          <w:tcPr>
            <w:tcW w:w="0" w:type="auto"/>
            <w:tcBorders>
              <w:top w:val="single" w:sz="4" w:space="0" w:color="auto"/>
              <w:left w:val="single" w:sz="4" w:space="0" w:color="auto"/>
              <w:bottom w:val="single" w:sz="4" w:space="0" w:color="auto"/>
              <w:right w:val="single" w:sz="4" w:space="0" w:color="auto"/>
            </w:tcBorders>
            <w:vAlign w:val="center"/>
          </w:tcPr>
          <w:p w14:paraId="75860E82" w14:textId="7A6A7749" w:rsidR="00FB2699" w:rsidRPr="00500CB1" w:rsidRDefault="00FB2699" w:rsidP="00D806D4">
            <w:pPr>
              <w:spacing w:after="0"/>
              <w:jc w:val="center"/>
              <w:rPr>
                <w:b/>
              </w:rPr>
            </w:pPr>
            <w:r w:rsidRPr="00153007">
              <w:rPr>
                <w:b/>
                <w:position w:val="-16"/>
              </w:rPr>
              <w:object w:dxaOrig="2299" w:dyaOrig="420" w14:anchorId="2A437EF6">
                <v:shape id="_x0000_i1065" type="#_x0000_t75" style="width:103pt;height:18pt" o:ole="">
                  <v:imagedata r:id="rId82" o:title=""/>
                </v:shape>
                <o:OLEObject Type="Embed" ProgID="Equation.DSMT4" ShapeID="_x0000_i1065" DrawAspect="Content" ObjectID="_1509384900" r:id="rId83"/>
              </w:object>
            </w:r>
          </w:p>
        </w:tc>
        <w:tc>
          <w:tcPr>
            <w:tcW w:w="0" w:type="auto"/>
            <w:tcBorders>
              <w:top w:val="single" w:sz="4" w:space="0" w:color="auto"/>
              <w:left w:val="single" w:sz="4" w:space="0" w:color="auto"/>
              <w:bottom w:val="single" w:sz="4" w:space="0" w:color="auto"/>
              <w:right w:val="single" w:sz="4" w:space="0" w:color="auto"/>
            </w:tcBorders>
            <w:vAlign w:val="center"/>
          </w:tcPr>
          <w:p w14:paraId="32E7969A" w14:textId="0E008D4F" w:rsidR="00FB2699" w:rsidRPr="00500CB1" w:rsidRDefault="00FB2699" w:rsidP="00D806D4">
            <w:pPr>
              <w:spacing w:after="0"/>
              <w:jc w:val="center"/>
              <w:rPr>
                <w:b/>
              </w:rPr>
            </w:pPr>
            <w:r w:rsidRPr="00153007">
              <w:rPr>
                <w:b/>
                <w:position w:val="-16"/>
              </w:rPr>
              <w:object w:dxaOrig="2299" w:dyaOrig="420" w14:anchorId="110BD53F">
                <v:shape id="_x0000_i1066" type="#_x0000_t75" style="width:96pt;height:17.5pt" o:ole="">
                  <v:imagedata r:id="rId84" o:title=""/>
                </v:shape>
                <o:OLEObject Type="Embed" ProgID="Equation.DSMT4" ShapeID="_x0000_i1066" DrawAspect="Content" ObjectID="_1509384901" r:id="rId85"/>
              </w:object>
            </w:r>
          </w:p>
        </w:tc>
        <w:tc>
          <w:tcPr>
            <w:tcW w:w="0" w:type="auto"/>
            <w:tcBorders>
              <w:top w:val="single" w:sz="4" w:space="0" w:color="auto"/>
              <w:left w:val="single" w:sz="4" w:space="0" w:color="auto"/>
              <w:bottom w:val="single" w:sz="4" w:space="0" w:color="auto"/>
              <w:right w:val="single" w:sz="4" w:space="0" w:color="auto"/>
            </w:tcBorders>
            <w:vAlign w:val="center"/>
          </w:tcPr>
          <w:p w14:paraId="798951B5" w14:textId="29A0B3E9" w:rsidR="00FB2699" w:rsidRPr="00500CB1" w:rsidRDefault="00FB2699" w:rsidP="00D806D4">
            <w:pPr>
              <w:spacing w:after="0"/>
              <w:jc w:val="center"/>
              <w:rPr>
                <w:b/>
              </w:rPr>
            </w:pPr>
            <w:r w:rsidRPr="00153007">
              <w:rPr>
                <w:b/>
                <w:position w:val="-16"/>
              </w:rPr>
              <w:object w:dxaOrig="2280" w:dyaOrig="420" w14:anchorId="313DC44E">
                <v:shape id="_x0000_i1067" type="#_x0000_t75" style="width:95.5pt;height:17.5pt" o:ole="">
                  <v:imagedata r:id="rId86" o:title=""/>
                </v:shape>
                <o:OLEObject Type="Embed" ProgID="Equation.DSMT4" ShapeID="_x0000_i1067" DrawAspect="Content" ObjectID="_1509384902" r:id="rId87"/>
              </w:object>
            </w:r>
          </w:p>
        </w:tc>
      </w:tr>
      <w:tr w:rsidR="00C840DF" w:rsidRPr="00C71E56" w14:paraId="57768077"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shd w:val="clear" w:color="auto" w:fill="E0E0E0"/>
            <w:vAlign w:val="center"/>
          </w:tcPr>
          <w:p w14:paraId="278CA0E4" w14:textId="77777777" w:rsidR="00C840DF" w:rsidRPr="00500CB1" w:rsidRDefault="00C840DF" w:rsidP="00D806D4">
            <w:pPr>
              <w:pStyle w:val="TAC"/>
              <w:rPr>
                <w:rFonts w:ascii="Times New Roman" w:eastAsia="PMingLiU" w:hAnsi="Times New Roman"/>
                <w:sz w:val="14"/>
                <w:szCs w:val="18"/>
                <w:lang w:val="en-US" w:eastAsia="ko-KR"/>
              </w:rPr>
            </w:pPr>
            <w:r w:rsidRPr="00500CB1">
              <w:rPr>
                <w:rFonts w:ascii="Times New Roman" w:eastAsia="PMingLiU" w:hAnsi="Times New Roman"/>
                <w:sz w:val="14"/>
                <w:szCs w:val="18"/>
                <w:lang w:val="en-US" w:eastAsia="ko-KR"/>
              </w:rPr>
              <w:object w:dxaOrig="200" w:dyaOrig="340" w14:anchorId="61C03294">
                <v:shape id="_x0000_i1068" type="#_x0000_t75" style="width:11pt;height:16.5pt" o:ole="">
                  <v:imagedata r:id="rId9" o:title=""/>
                </v:shape>
                <o:OLEObject Type="Embed" ProgID="Equation.3" ShapeID="_x0000_i1068" DrawAspect="Content" ObjectID="_1509384903" r:id="rId88"/>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90517B4" w14:textId="77777777" w:rsidR="00C840DF" w:rsidRPr="00500CB1" w:rsidRDefault="00C840DF" w:rsidP="00D806D4">
            <w:pPr>
              <w:pStyle w:val="TAC"/>
              <w:rPr>
                <w:rFonts w:ascii="Times New Roman" w:hAnsi="Times New Roman"/>
                <w:b/>
              </w:rPr>
            </w:pPr>
            <w:r w:rsidRPr="00500CB1">
              <w:rPr>
                <w:rFonts w:ascii="Times New Roman" w:hAnsi="Times New Roman"/>
                <w:b/>
              </w:rPr>
              <w:t>28</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6B3C2B" w14:textId="77777777" w:rsidR="00C840DF" w:rsidRPr="00500CB1" w:rsidRDefault="00C840DF" w:rsidP="00D806D4">
            <w:pPr>
              <w:spacing w:after="0"/>
              <w:jc w:val="center"/>
              <w:rPr>
                <w:b/>
              </w:rPr>
            </w:pPr>
            <w:r w:rsidRPr="00500CB1">
              <w:rPr>
                <w:b/>
              </w:rPr>
              <w:t>29</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F0070D" w14:textId="77777777" w:rsidR="00C840DF" w:rsidRPr="00500CB1" w:rsidRDefault="00C840DF" w:rsidP="00D806D4">
            <w:pPr>
              <w:spacing w:after="0"/>
              <w:jc w:val="center"/>
              <w:rPr>
                <w:b/>
              </w:rPr>
            </w:pPr>
            <w:r w:rsidRPr="00500CB1">
              <w:rPr>
                <w:b/>
              </w:rPr>
              <w:t>30</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A4B57DD" w14:textId="77777777" w:rsidR="00C840DF" w:rsidRPr="00500CB1" w:rsidRDefault="00C840DF" w:rsidP="00D806D4">
            <w:pPr>
              <w:spacing w:after="0"/>
              <w:jc w:val="center"/>
              <w:rPr>
                <w:b/>
              </w:rPr>
            </w:pPr>
            <w:r w:rsidRPr="00500CB1">
              <w:rPr>
                <w:b/>
              </w:rPr>
              <w:t>31</w:t>
            </w:r>
          </w:p>
        </w:tc>
      </w:tr>
      <w:tr w:rsidR="00C840DF" w:rsidRPr="008F299A" w14:paraId="4F84C7E4" w14:textId="77777777" w:rsidTr="00FB2699">
        <w:trPr>
          <w:cantSplit/>
          <w:trHeight w:val="43"/>
          <w:jc w:val="center"/>
        </w:trPr>
        <w:tc>
          <w:tcPr>
            <w:tcW w:w="899" w:type="dxa"/>
            <w:tcBorders>
              <w:top w:val="single" w:sz="4" w:space="0" w:color="auto"/>
              <w:left w:val="single" w:sz="4" w:space="0" w:color="auto"/>
              <w:bottom w:val="single" w:sz="4" w:space="0" w:color="auto"/>
              <w:right w:val="single" w:sz="4" w:space="0" w:color="auto"/>
            </w:tcBorders>
            <w:vAlign w:val="center"/>
          </w:tcPr>
          <w:p w14:paraId="782B447F" w14:textId="77777777" w:rsidR="00C840DF" w:rsidRPr="00500CB1" w:rsidRDefault="00C840DF" w:rsidP="00D806D4">
            <w:pPr>
              <w:pStyle w:val="TAC"/>
              <w:rPr>
                <w:rFonts w:ascii="Times New Roman" w:eastAsia="PMingLiU" w:hAnsi="Times New Roman"/>
                <w:sz w:val="14"/>
                <w:szCs w:val="18"/>
                <w:lang w:val="en-US" w:eastAsia="ko-KR"/>
              </w:rPr>
            </w:pPr>
          </w:p>
          <w:p w14:paraId="2EEFB23A" w14:textId="77777777" w:rsidR="00C840DF" w:rsidRPr="00500CB1" w:rsidRDefault="00057C25" w:rsidP="00D806D4">
            <w:pPr>
              <w:keepNext/>
              <w:keepLines/>
              <w:overflowPunct w:val="0"/>
              <w:autoSpaceDE w:val="0"/>
              <w:autoSpaceDN w:val="0"/>
              <w:adjustRightInd w:val="0"/>
              <w:spacing w:after="0"/>
              <w:jc w:val="center"/>
              <w:textAlignment w:val="baseline"/>
              <w:rPr>
                <w:rFonts w:eastAsia="PMingLiU"/>
                <w:szCs w:val="18"/>
              </w:rPr>
            </w:pPr>
            <m:oMathPara>
              <m:oMath>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1,1</m:t>
                    </m:r>
                  </m:sub>
                </m:sSub>
                <m:r>
                  <w:rPr>
                    <w:rFonts w:ascii="Cambria Math" w:eastAsia="PMingLiU" w:hAnsi="Cambria Math"/>
                    <w:szCs w:val="18"/>
                  </w:rPr>
                  <m:t>,</m:t>
                </m:r>
                <m:sSub>
                  <m:sSubPr>
                    <m:ctrlPr>
                      <w:rPr>
                        <w:rFonts w:ascii="Cambria Math" w:eastAsia="PMingLiU" w:hAnsi="Cambria Math"/>
                        <w:i/>
                        <w:szCs w:val="18"/>
                      </w:rPr>
                    </m:ctrlPr>
                  </m:sSubPr>
                  <m:e>
                    <m:r>
                      <w:rPr>
                        <w:rFonts w:ascii="Cambria Math" w:eastAsia="PMingLiU" w:hAnsi="Cambria Math"/>
                        <w:szCs w:val="18"/>
                      </w:rPr>
                      <m:t>i</m:t>
                    </m:r>
                  </m:e>
                  <m:sub>
                    <m:r>
                      <w:rPr>
                        <w:rFonts w:ascii="Cambria Math" w:eastAsia="PMingLiU" w:hAnsi="Cambria Math"/>
                        <w:szCs w:val="18"/>
                      </w:rPr>
                      <m:t>1,2</m:t>
                    </m:r>
                  </m:sub>
                </m:sSub>
              </m:oMath>
            </m:oMathPara>
          </w:p>
        </w:tc>
        <w:tc>
          <w:tcPr>
            <w:tcW w:w="0" w:type="auto"/>
            <w:tcBorders>
              <w:top w:val="single" w:sz="4" w:space="0" w:color="auto"/>
              <w:left w:val="single" w:sz="4" w:space="0" w:color="auto"/>
              <w:bottom w:val="single" w:sz="4" w:space="0" w:color="auto"/>
              <w:right w:val="single" w:sz="4" w:space="0" w:color="auto"/>
            </w:tcBorders>
            <w:vAlign w:val="center"/>
          </w:tcPr>
          <w:p w14:paraId="3C9518BD" w14:textId="77777777" w:rsidR="00C840DF" w:rsidRPr="00500CB1" w:rsidRDefault="00C840DF" w:rsidP="00D806D4">
            <w:pPr>
              <w:pStyle w:val="TAC"/>
              <w:rPr>
                <w:rFonts w:ascii="Times New Roman" w:hAnsi="Times New Roman"/>
                <w:b/>
              </w:rPr>
            </w:pPr>
            <w:r w:rsidRPr="00500CB1">
              <w:rPr>
                <w:rFonts w:ascii="Times New Roman" w:hAnsi="Times New Roman"/>
                <w:b/>
              </w:rPr>
              <w:object w:dxaOrig="1860" w:dyaOrig="420" w14:anchorId="25614A68">
                <v:shape id="_x0000_i1069" type="#_x0000_t75" style="width:91.5pt;height:22pt" o:ole="">
                  <v:imagedata r:id="rId89" o:title=""/>
                </v:shape>
                <o:OLEObject Type="Embed" ProgID="Equation.3" ShapeID="_x0000_i1069" DrawAspect="Content" ObjectID="_1509384904" r:id="rId90"/>
              </w:object>
            </w:r>
          </w:p>
          <w:p w14:paraId="3EE2D0F1" w14:textId="77777777" w:rsidR="00C840DF" w:rsidRPr="00500CB1" w:rsidRDefault="00C840DF" w:rsidP="00D806D4">
            <w:pPr>
              <w:pStyle w:val="TAC"/>
              <w:rPr>
                <w:rFonts w:ascii="Times New Roman" w:hAnsi="Times New Roman"/>
                <w:b/>
              </w:rPr>
            </w:pPr>
          </w:p>
        </w:tc>
        <w:tc>
          <w:tcPr>
            <w:tcW w:w="0" w:type="auto"/>
            <w:tcBorders>
              <w:top w:val="single" w:sz="4" w:space="0" w:color="auto"/>
              <w:left w:val="single" w:sz="4" w:space="0" w:color="auto"/>
              <w:bottom w:val="single" w:sz="4" w:space="0" w:color="auto"/>
              <w:right w:val="single" w:sz="4" w:space="0" w:color="auto"/>
            </w:tcBorders>
            <w:vAlign w:val="center"/>
          </w:tcPr>
          <w:p w14:paraId="1E7695EE" w14:textId="77777777" w:rsidR="00C840DF" w:rsidRPr="00500CB1" w:rsidRDefault="00C840DF" w:rsidP="00D806D4">
            <w:pPr>
              <w:spacing w:after="0"/>
              <w:jc w:val="center"/>
              <w:rPr>
                <w:b/>
              </w:rPr>
            </w:pPr>
            <w:r w:rsidRPr="00500CB1">
              <w:rPr>
                <w:b/>
              </w:rPr>
              <w:object w:dxaOrig="1840" w:dyaOrig="420" w14:anchorId="20704E2D">
                <v:shape id="_x0000_i1070" type="#_x0000_t75" style="width:92pt;height:22pt" o:ole="">
                  <v:imagedata r:id="rId91" o:title=""/>
                </v:shape>
                <o:OLEObject Type="Embed" ProgID="Equation.3" ShapeID="_x0000_i1070" DrawAspect="Content" ObjectID="_1509384905" r:id="rId92"/>
              </w:object>
            </w:r>
            <w:r w:rsidRPr="00500CB1">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6627FE9" w14:textId="77777777" w:rsidR="00C840DF" w:rsidRPr="00500CB1" w:rsidRDefault="00C840DF" w:rsidP="00D806D4">
            <w:pPr>
              <w:spacing w:after="0"/>
              <w:jc w:val="center"/>
              <w:rPr>
                <w:b/>
              </w:rPr>
            </w:pPr>
            <w:r w:rsidRPr="00500CB1">
              <w:rPr>
                <w:b/>
              </w:rPr>
              <w:object w:dxaOrig="2240" w:dyaOrig="420" w14:anchorId="0F73D863">
                <v:shape id="_x0000_i1071" type="#_x0000_t75" style="width:102pt;height:19.5pt" o:ole="">
                  <v:imagedata r:id="rId93" o:title=""/>
                </v:shape>
                <o:OLEObject Type="Embed" ProgID="Equation.3" ShapeID="_x0000_i1071" DrawAspect="Content" ObjectID="_1509384906" r:id="rId94"/>
              </w:object>
            </w:r>
            <w:r w:rsidRPr="00500CB1">
              <w:rPr>
                <w:b/>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4BD1ED2D" w14:textId="77777777" w:rsidR="00C840DF" w:rsidRPr="00500CB1" w:rsidRDefault="00C840DF" w:rsidP="00D806D4">
            <w:pPr>
              <w:spacing w:after="0"/>
              <w:jc w:val="center"/>
              <w:rPr>
                <w:b/>
              </w:rPr>
            </w:pPr>
            <w:r w:rsidRPr="00500CB1">
              <w:rPr>
                <w:b/>
              </w:rPr>
              <w:object w:dxaOrig="2200" w:dyaOrig="420" w14:anchorId="6A40FEBE">
                <v:shape id="_x0000_i1072" type="#_x0000_t75" style="width:101.5pt;height:19.5pt" o:ole="">
                  <v:imagedata r:id="rId95" o:title=""/>
                </v:shape>
                <o:OLEObject Type="Embed" ProgID="Equation.3" ShapeID="_x0000_i1072" DrawAspect="Content" ObjectID="_1509384907" r:id="rId96"/>
              </w:object>
            </w:r>
          </w:p>
        </w:tc>
      </w:tr>
    </w:tbl>
    <w:p w14:paraId="33F548ED" w14:textId="51206AF5" w:rsidR="00FB2699" w:rsidRDefault="00FB2699" w:rsidP="00D806D4">
      <w:pPr>
        <w:spacing w:after="0"/>
      </w:pPr>
    </w:p>
    <w:p w14:paraId="63B4225A" w14:textId="77777777" w:rsidR="00FB2699" w:rsidRDefault="00FB2699">
      <w:pPr>
        <w:spacing w:after="0"/>
        <w:jc w:val="left"/>
      </w:pPr>
      <w:r>
        <w:br w:type="page"/>
      </w:r>
    </w:p>
    <w:p w14:paraId="52242EB3" w14:textId="77777777" w:rsidR="00C840DF" w:rsidRDefault="00C840DF" w:rsidP="00D806D4">
      <w:pPr>
        <w:spacing w:after="0"/>
      </w:pPr>
    </w:p>
    <w:p w14:paraId="1E28FAF9" w14:textId="77777777" w:rsidR="008A37CE" w:rsidRDefault="008A37CE" w:rsidP="00D806D4">
      <w:pPr>
        <w:pStyle w:val="Heading1"/>
        <w:spacing w:before="0" w:after="0"/>
        <w:rPr>
          <w:sz w:val="28"/>
        </w:rPr>
      </w:pPr>
      <w:r w:rsidRPr="008A37CE">
        <w:rPr>
          <w:sz w:val="28"/>
        </w:rPr>
        <w:t xml:space="preserve">Class </w:t>
      </w:r>
      <w:r>
        <w:rPr>
          <w:sz w:val="28"/>
        </w:rPr>
        <w:t>B</w:t>
      </w:r>
      <w:r w:rsidRPr="008A37CE">
        <w:rPr>
          <w:sz w:val="28"/>
        </w:rPr>
        <w:t xml:space="preserve"> rank 2 codebook</w:t>
      </w:r>
      <w:r w:rsidR="00D2103D">
        <w:rPr>
          <w:sz w:val="28"/>
        </w:rPr>
        <w:t xml:space="preserve"> for </w:t>
      </w:r>
      <w:r w:rsidR="00D2103D" w:rsidRPr="00D2103D">
        <w:rPr>
          <w:i/>
          <w:sz w:val="28"/>
        </w:rPr>
        <w:t>PMI-Config</w:t>
      </w:r>
      <w:r w:rsidR="00D2103D">
        <w:rPr>
          <w:sz w:val="28"/>
        </w:rPr>
        <w:t xml:space="preserve"> = 1</w:t>
      </w:r>
    </w:p>
    <w:p w14:paraId="2530F781" w14:textId="77777777" w:rsidR="00D806D4" w:rsidRPr="00D806D4" w:rsidRDefault="00D806D4" w:rsidP="00D806D4">
      <w:pPr>
        <w:rPr>
          <w:lang w:val="en-GB" w:eastAsia="en-US"/>
        </w:rPr>
      </w:pPr>
    </w:p>
    <w:p w14:paraId="6293C98E" w14:textId="77777777" w:rsidR="008A37CE" w:rsidRDefault="004205D7" w:rsidP="00D806D4">
      <w:pPr>
        <w:spacing w:after="0"/>
      </w:pPr>
      <w:r>
        <w:t>Rank-2</w:t>
      </w:r>
      <w:r w:rsidR="008A37CE">
        <w:t xml:space="preserve"> class </w:t>
      </w:r>
      <w:r w:rsidR="00BE54E7">
        <w:t>B</w:t>
      </w:r>
      <w:r w:rsidR="008A37CE">
        <w:t xml:space="preserve"> codebook </w:t>
      </w:r>
      <w:r w:rsidR="00D2103D">
        <w:t>(</w:t>
      </w:r>
      <w:r w:rsidR="00D2103D" w:rsidRPr="00D2103D">
        <w:rPr>
          <w:i/>
        </w:rPr>
        <w:t>PMI-Config</w:t>
      </w:r>
      <w:r w:rsidR="00D2103D">
        <w:t xml:space="preserve"> = 1 </w:t>
      </w:r>
      <w:r w:rsidR="00D2103D" w:rsidRPr="00D2103D">
        <w:rPr>
          <w:i/>
        </w:rPr>
        <w:t>K</w:t>
      </w:r>
      <w:r w:rsidR="00D2103D">
        <w:t>=1)</w:t>
      </w:r>
      <w:r w:rsidR="00BE54E7">
        <w:t xml:space="preserve">is derived from the class A </w:t>
      </w:r>
      <w:r w:rsidR="00CF0AE6">
        <w:t>codebook</w:t>
      </w:r>
      <w:r w:rsidR="00BE54E7">
        <w:t xml:space="preserve"> in Section </w:t>
      </w:r>
      <w:r w:rsidR="00BE54E7">
        <w:fldChar w:fldCharType="begin"/>
      </w:r>
      <w:r w:rsidR="00BE54E7">
        <w:instrText xml:space="preserve"> REF _Ref432976353 \r \h </w:instrText>
      </w:r>
      <w:r w:rsidR="00D806D4">
        <w:instrText xml:space="preserve"> \* MERGEFORMAT </w:instrText>
      </w:r>
      <w:r w:rsidR="00BE54E7">
        <w:fldChar w:fldCharType="separate"/>
      </w:r>
      <w:r w:rsidR="00BE54E7">
        <w:t>1</w:t>
      </w:r>
      <w:r w:rsidR="00BE54E7">
        <w:fldChar w:fldCharType="end"/>
      </w:r>
      <w:r w:rsidR="00BE54E7">
        <w:t xml:space="preserve"> (TABLE 1 and 2) as follows:</w:t>
      </w:r>
    </w:p>
    <w:p w14:paraId="5AA8478B" w14:textId="77777777" w:rsidR="00BE54E7" w:rsidRDefault="00BE54E7" w:rsidP="00D806D4">
      <w:pPr>
        <w:pStyle w:val="ListParagraph"/>
        <w:numPr>
          <w:ilvl w:val="0"/>
          <w:numId w:val="28"/>
        </w:numPr>
        <w:spacing w:after="0"/>
        <w:ind w:leftChars="0"/>
        <w:jc w:val="left"/>
      </w:pPr>
      <w:r>
        <w:rPr>
          <w:rFonts w:hint="eastAsia"/>
        </w:rPr>
        <w:t>Config 4</w:t>
      </w:r>
      <w:r w:rsidR="001060FB">
        <w:t xml:space="preserve"> in TABLE 1</w:t>
      </w:r>
    </w:p>
    <w:p w14:paraId="04CD7C1D" w14:textId="77777777" w:rsidR="00BE54E7" w:rsidRPr="0021681C" w:rsidRDefault="00057C25" w:rsidP="00D806D4">
      <w:pPr>
        <w:pStyle w:val="ListParagraph"/>
        <w:numPr>
          <w:ilvl w:val="0"/>
          <w:numId w:val="28"/>
        </w:numPr>
        <w:spacing w:after="0"/>
        <w:ind w:leftChars="0"/>
        <w:jc w:val="left"/>
      </w:pPr>
      <m:oMath>
        <m:sSub>
          <m:sSubPr>
            <m:ctrlPr>
              <w:rPr>
                <w:rFonts w:ascii="Cambria Math" w:hAnsi="Cambria Math"/>
                <w:i/>
                <w:iCs/>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iCs/>
              </w:rPr>
            </m:ctrlPr>
          </m:sSubPr>
          <m:e>
            <m:r>
              <w:rPr>
                <w:rFonts w:ascii="Cambria Math" w:hAnsi="Cambria Math"/>
              </w:rPr>
              <m:t>i</m:t>
            </m:r>
          </m:e>
          <m:sub>
            <m:r>
              <w:rPr>
                <w:rFonts w:ascii="Cambria Math" w:hAnsi="Cambria Math"/>
              </w:rPr>
              <m:t>12</m:t>
            </m:r>
          </m:sub>
        </m:sSub>
        <m:r>
          <w:rPr>
            <w:rFonts w:ascii="Cambria Math" w:hAnsi="Cambria Math"/>
          </w:rPr>
          <m:t>=0</m:t>
        </m:r>
      </m:oMath>
    </w:p>
    <w:p w14:paraId="5A1F0521" w14:textId="77777777" w:rsidR="00BE54E7" w:rsidRPr="00BE54E7" w:rsidRDefault="00057C25" w:rsidP="00D806D4">
      <w:pPr>
        <w:pStyle w:val="ListParagraph"/>
        <w:numPr>
          <w:ilvl w:val="0"/>
          <w:numId w:val="28"/>
        </w:numPr>
        <w:spacing w:after="0"/>
        <w:ind w:leftChars="0"/>
        <w:jc w:val="left"/>
        <w:rPr>
          <w:b/>
        </w:rPr>
      </w:pPr>
      <m:oMath>
        <m:sSub>
          <m:sSubPr>
            <m:ctrlPr>
              <w:rPr>
                <w:rFonts w:ascii="Cambria Math" w:hAnsi="Cambria Math"/>
                <w:i/>
                <w:iCs/>
              </w:rPr>
            </m:ctrlPr>
          </m:sSubPr>
          <m:e>
            <m:r>
              <w:rPr>
                <w:rFonts w:ascii="Cambria Math" w:hAnsi="Cambria Math"/>
              </w:rPr>
              <m:t>v</m:t>
            </m:r>
          </m:e>
          <m:sub>
            <m:sSub>
              <m:sSubPr>
                <m:ctrlPr>
                  <w:rPr>
                    <w:rFonts w:ascii="Cambria Math" w:hAnsi="Cambria Math"/>
                    <w:i/>
                    <w:iCs/>
                  </w:rPr>
                </m:ctrlPr>
              </m:sSubPr>
              <m:e>
                <m:r>
                  <w:rPr>
                    <w:rFonts w:ascii="Cambria Math" w:hAnsi="Cambria Math"/>
                  </w:rPr>
                  <m:t>m</m:t>
                </m:r>
              </m:e>
              <m:sub>
                <m:r>
                  <w:rPr>
                    <w:rFonts w:ascii="Cambria Math" w:hAnsi="Cambria Math"/>
                  </w:rPr>
                  <m:t>1</m:t>
                </m:r>
              </m:sub>
            </m:sSub>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Q</m:t>
                </m:r>
              </m:num>
              <m:den>
                <m:r>
                  <w:rPr>
                    <w:rFonts w:ascii="Cambria Math" w:hAnsi="Cambria Math"/>
                  </w:rPr>
                  <m:t>2</m:t>
                </m:r>
              </m:den>
            </m:f>
          </m:e>
        </m:rad>
        <m:sSubSup>
          <m:sSubSupPr>
            <m:ctrlPr>
              <w:rPr>
                <w:rFonts w:ascii="Cambria Math" w:hAnsi="Cambria Math"/>
                <w:i/>
                <w:iCs/>
              </w:rPr>
            </m:ctrlPr>
          </m:sSubSupPr>
          <m:e>
            <m:r>
              <m:rPr>
                <m:sty m:val="b"/>
              </m:rPr>
              <w:rPr>
                <w:rFonts w:ascii="Cambria Math" w:hAnsi="Cambria Math"/>
              </w:rPr>
              <m:t>e</m:t>
            </m:r>
          </m:e>
          <m:sub>
            <m:sSub>
              <m:sSubPr>
                <m:ctrlPr>
                  <w:rPr>
                    <w:rFonts w:ascii="Cambria Math" w:hAnsi="Cambria Math"/>
                    <w:i/>
                    <w:iCs/>
                  </w:rPr>
                </m:ctrlPr>
              </m:sSubPr>
              <m:e>
                <m:r>
                  <m:rPr>
                    <m:sty m:val="p"/>
                  </m:rPr>
                  <w:rPr>
                    <w:rFonts w:ascii="Cambria Math" w:hAnsi="Cambria Math"/>
                  </w:rPr>
                  <m:t>mod</m:t>
                </m:r>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sub>
          <m:sup>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w:rPr>
                        <w:rFonts w:ascii="Cambria Math" w:hAnsi="Cambria Math"/>
                      </w:rPr>
                      <m:t>p</m:t>
                    </m:r>
                  </m:sub>
                </m:sSub>
                <m:r>
                  <w:rPr>
                    <w:rFonts w:ascii="Cambria Math" w:hAnsi="Cambria Math"/>
                  </w:rPr>
                  <m:t>/2</m:t>
                </m:r>
              </m:e>
            </m:d>
          </m:sup>
        </m:sSubSup>
      </m:oMath>
      <w:r w:rsidR="00BE54E7" w:rsidRPr="00063714">
        <w:rPr>
          <w:rFonts w:hint="eastAsia"/>
          <w:iCs/>
        </w:rPr>
        <w:t xml:space="preserve">, </w:t>
      </w:r>
      <m:oMath>
        <m:sSub>
          <m:sSubPr>
            <m:ctrlPr>
              <w:rPr>
                <w:rFonts w:ascii="Cambria Math" w:hAnsi="Cambria Math"/>
                <w:i/>
                <w:iCs/>
              </w:rPr>
            </m:ctrlPr>
          </m:sSubPr>
          <m:e>
            <m:r>
              <w:rPr>
                <w:rFonts w:ascii="Cambria Math" w:hAnsi="Cambria Math"/>
              </w:rPr>
              <m:t>u</m:t>
            </m:r>
          </m:e>
          <m:sub>
            <m:sSub>
              <m:sSubPr>
                <m:ctrlPr>
                  <w:rPr>
                    <w:rFonts w:ascii="Cambria Math" w:hAnsi="Cambria Math"/>
                    <w:i/>
                    <w:iCs/>
                  </w:rPr>
                </m:ctrlPr>
              </m:sSubPr>
              <m:e>
                <m:r>
                  <w:rPr>
                    <w:rFonts w:ascii="Cambria Math" w:hAnsi="Cambria Math"/>
                  </w:rPr>
                  <m:t>m</m:t>
                </m:r>
              </m:e>
              <m:sub>
                <m:r>
                  <w:rPr>
                    <w:rFonts w:ascii="Cambria Math" w:hAnsi="Cambria Math"/>
                  </w:rPr>
                  <m:t>2</m:t>
                </m:r>
              </m:sub>
            </m:sSub>
          </m:sub>
        </m:sSub>
        <m:r>
          <w:rPr>
            <w:rFonts w:ascii="Cambria Math" w:hAnsi="Cambria Math"/>
          </w:rPr>
          <m:t>=1</m:t>
        </m:r>
      </m:oMath>
      <w:r w:rsidR="00BE54E7" w:rsidRPr="00063714">
        <w:rPr>
          <w:rFonts w:hint="eastAsia"/>
          <w:iCs/>
        </w:rPr>
        <w:t xml:space="preserve"> where </w:t>
      </w:r>
      <m:oMath>
        <m:sSubSup>
          <m:sSubSupPr>
            <m:ctrlPr>
              <w:rPr>
                <w:rFonts w:ascii="Cambria Math" w:hAnsi="Cambria Math"/>
                <w:i/>
                <w:iCs/>
              </w:rPr>
            </m:ctrlPr>
          </m:sSubSupPr>
          <m:e>
            <m:r>
              <m:rPr>
                <m:sty m:val="b"/>
              </m:rPr>
              <w:rPr>
                <w:rFonts w:ascii="Cambria Math" w:hAnsi="Cambria Math"/>
              </w:rPr>
              <m:t>e</m:t>
            </m:r>
          </m:e>
          <m:sub>
            <m:r>
              <w:rPr>
                <w:rFonts w:ascii="Cambria Math" w:hAnsi="Cambria Math"/>
              </w:rPr>
              <m:t>i</m:t>
            </m:r>
          </m:sub>
          <m:sup>
            <m:d>
              <m:dPr>
                <m:ctrlPr>
                  <w:rPr>
                    <w:rFonts w:ascii="Cambria Math" w:hAnsi="Cambria Math"/>
                    <w:i/>
                    <w:iCs/>
                  </w:rPr>
                </m:ctrlPr>
              </m:dPr>
              <m:e>
                <m:r>
                  <w:rPr>
                    <w:rFonts w:ascii="Cambria Math" w:hAnsi="Cambria Math"/>
                  </w:rPr>
                  <m:t>N</m:t>
                </m:r>
              </m:e>
            </m:d>
          </m:sup>
        </m:sSubSup>
        <m:r>
          <m:rPr>
            <m:sty m:val="p"/>
          </m:rPr>
          <w:rPr>
            <w:rFonts w:ascii="Cambria Math" w:hAnsi="Cambria Math"/>
          </w:rPr>
          <m:t> </m:t>
        </m:r>
      </m:oMath>
      <w:r w:rsidR="00BE54E7" w:rsidRPr="00063714">
        <w:rPr>
          <w:iCs/>
        </w:rPr>
        <w:t>is a length-</w:t>
      </w:r>
      <w:r w:rsidR="00BE54E7" w:rsidRPr="00063714">
        <w:rPr>
          <w:i/>
          <w:iCs/>
        </w:rPr>
        <w:t>N</w:t>
      </w:r>
      <w:r w:rsidR="00BE54E7" w:rsidRPr="00063714">
        <w:rPr>
          <w:iCs/>
        </w:rPr>
        <w:t xml:space="preserve"> selection </w:t>
      </w:r>
      <w:r w:rsidR="00BE54E7" w:rsidRPr="00063714">
        <w:rPr>
          <w:rFonts w:hint="eastAsia"/>
          <w:iCs/>
        </w:rPr>
        <w:t>vector</w:t>
      </w:r>
    </w:p>
    <w:p w14:paraId="73149D59" w14:textId="77777777" w:rsidR="00BE54E7" w:rsidRDefault="00BE54E7" w:rsidP="00D806D4">
      <w:pPr>
        <w:pStyle w:val="ListParagraph"/>
        <w:numPr>
          <w:ilvl w:val="0"/>
          <w:numId w:val="28"/>
        </w:numPr>
        <w:spacing w:after="0"/>
        <w:ind w:leftChars="0"/>
        <w:jc w:val="left"/>
      </w:pPr>
      <w:r w:rsidRPr="00BE54E7">
        <w:t>P</w:t>
      </w:r>
      <w:r>
        <w:t>MI definition is given in TABLE 5.</w:t>
      </w:r>
    </w:p>
    <w:p w14:paraId="78E561C7" w14:textId="77777777" w:rsidR="00BE54E7" w:rsidRDefault="00BE54E7" w:rsidP="00D806D4">
      <w:pPr>
        <w:spacing w:after="0"/>
        <w:jc w:val="left"/>
      </w:pPr>
    </w:p>
    <w:p w14:paraId="73FE8B45" w14:textId="77777777" w:rsidR="003A7CB8" w:rsidRDefault="003A7CB8" w:rsidP="00D806D4">
      <w:pPr>
        <w:spacing w:after="0"/>
        <w:jc w:val="left"/>
      </w:pPr>
    </w:p>
    <w:p w14:paraId="12E518A4" w14:textId="77777777" w:rsidR="006A7C4A" w:rsidRDefault="006A7C4A" w:rsidP="00D806D4">
      <w:pPr>
        <w:spacing w:after="0"/>
        <w:jc w:val="center"/>
        <w:rPr>
          <w:b/>
        </w:rPr>
      </w:pPr>
      <w:r w:rsidRPr="006A7C4A">
        <w:rPr>
          <w:b/>
        </w:rPr>
        <w:t>TABLE 5. Rank-2 class B codebook</w:t>
      </w:r>
      <w:r>
        <w:rPr>
          <w:b/>
        </w:rPr>
        <w:t xml:space="preserve"> and PMI definition</w:t>
      </w:r>
    </w:p>
    <w:p w14:paraId="269D9C7B" w14:textId="77777777" w:rsidR="00BA2C1D" w:rsidRPr="006A7C4A" w:rsidRDefault="00BA2C1D" w:rsidP="00D806D4">
      <w:pPr>
        <w:spacing w:after="0"/>
        <w:jc w:val="center"/>
        <w:rPr>
          <w:b/>
        </w:rPr>
      </w:pPr>
    </w:p>
    <w:tbl>
      <w:tblPr>
        <w:tblStyle w:val="TableGrid"/>
        <w:tblW w:w="9049" w:type="dxa"/>
        <w:tblLayout w:type="fixed"/>
        <w:tblLook w:val="04A0" w:firstRow="1" w:lastRow="0" w:firstColumn="1" w:lastColumn="0" w:noHBand="0" w:noVBand="1"/>
      </w:tblPr>
      <w:tblGrid>
        <w:gridCol w:w="425"/>
        <w:gridCol w:w="1170"/>
        <w:gridCol w:w="3060"/>
        <w:gridCol w:w="4394"/>
      </w:tblGrid>
      <w:tr w:rsidR="004205D7" w:rsidRPr="006110E5" w14:paraId="79E50199" w14:textId="77777777" w:rsidTr="004205D7">
        <w:tc>
          <w:tcPr>
            <w:tcW w:w="425" w:type="dxa"/>
            <w:vMerge w:val="restart"/>
            <w:shd w:val="clear" w:color="auto" w:fill="FFFF00"/>
          </w:tcPr>
          <w:p w14:paraId="79EEFD1A" w14:textId="77777777" w:rsidR="004205D7" w:rsidRPr="006110E5" w:rsidRDefault="00057C25" w:rsidP="00D806D4">
            <w:pPr>
              <w:spacing w:after="0"/>
              <w:jc w:val="center"/>
              <w:rPr>
                <w:b/>
                <w:sz w:val="18"/>
              </w:rPr>
            </w:pPr>
            <m:oMathPara>
              <m:oMath>
                <m:sSub>
                  <m:sSubPr>
                    <m:ctrlPr>
                      <w:rPr>
                        <w:rFonts w:ascii="Cambria Math" w:hAnsi="Cambria Math"/>
                        <w:b/>
                        <w:i/>
                        <w:sz w:val="18"/>
                      </w:rPr>
                    </m:ctrlPr>
                  </m:sSubPr>
                  <m:e>
                    <m:r>
                      <m:rPr>
                        <m:sty m:val="bi"/>
                      </m:rPr>
                      <w:rPr>
                        <w:rFonts w:ascii="Cambria Math" w:hAnsi="Cambria Math"/>
                        <w:sz w:val="18"/>
                      </w:rPr>
                      <m:t>N</m:t>
                    </m:r>
                  </m:e>
                  <m:sub>
                    <m:r>
                      <m:rPr>
                        <m:sty m:val="bi"/>
                      </m:rPr>
                      <w:rPr>
                        <w:rFonts w:ascii="Cambria Math" w:hAnsi="Cambria Math"/>
                        <w:sz w:val="18"/>
                      </w:rPr>
                      <m:t>P</m:t>
                    </m:r>
                  </m:sub>
                </m:sSub>
              </m:oMath>
            </m:oMathPara>
          </w:p>
        </w:tc>
        <w:tc>
          <w:tcPr>
            <w:tcW w:w="1170" w:type="dxa"/>
            <w:vMerge w:val="restart"/>
            <w:shd w:val="clear" w:color="auto" w:fill="FFFF00"/>
          </w:tcPr>
          <w:p w14:paraId="6070D11E" w14:textId="77777777" w:rsidR="004205D7" w:rsidRPr="006110E5" w:rsidRDefault="004205D7" w:rsidP="00D806D4">
            <w:pPr>
              <w:spacing w:after="0"/>
              <w:jc w:val="center"/>
              <w:rPr>
                <w:b/>
                <w:sz w:val="18"/>
              </w:rPr>
            </w:pPr>
            <w:r w:rsidRPr="006110E5">
              <w:rPr>
                <w:b/>
                <w:sz w:val="18"/>
              </w:rPr>
              <w:t xml:space="preserve">Single PMI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2</m:t>
                  </m:r>
                </m:sub>
              </m:sSub>
            </m:oMath>
            <w:r w:rsidRPr="006110E5">
              <w:rPr>
                <w:sz w:val="18"/>
              </w:rPr>
              <w:t xml:space="preserve"> (Rel.13)</w:t>
            </w:r>
          </w:p>
        </w:tc>
        <w:tc>
          <w:tcPr>
            <w:tcW w:w="7454" w:type="dxa"/>
            <w:gridSpan w:val="2"/>
            <w:shd w:val="clear" w:color="auto" w:fill="FFFF00"/>
          </w:tcPr>
          <w:p w14:paraId="631363B5" w14:textId="77777777" w:rsidR="004205D7" w:rsidRPr="006110E5" w:rsidRDefault="004205D7" w:rsidP="00D806D4">
            <w:pPr>
              <w:spacing w:after="0"/>
              <w:jc w:val="center"/>
              <w:rPr>
                <w:b/>
                <w:sz w:val="18"/>
              </w:rPr>
            </w:pPr>
            <w:r w:rsidRPr="006110E5">
              <w:rPr>
                <w:b/>
                <w:sz w:val="18"/>
              </w:rPr>
              <w:t>Precoder</w:t>
            </w:r>
          </w:p>
        </w:tc>
      </w:tr>
      <w:tr w:rsidR="004205D7" w:rsidRPr="006110E5" w14:paraId="5FAC2164" w14:textId="77777777" w:rsidTr="004205D7">
        <w:tc>
          <w:tcPr>
            <w:tcW w:w="425" w:type="dxa"/>
            <w:vMerge/>
            <w:shd w:val="clear" w:color="auto" w:fill="FFFF00"/>
          </w:tcPr>
          <w:p w14:paraId="617B4B88" w14:textId="77777777" w:rsidR="004205D7" w:rsidRPr="006110E5" w:rsidRDefault="004205D7" w:rsidP="00D806D4">
            <w:pPr>
              <w:spacing w:after="0"/>
              <w:jc w:val="center"/>
              <w:rPr>
                <w:b/>
                <w:sz w:val="18"/>
              </w:rPr>
            </w:pPr>
          </w:p>
        </w:tc>
        <w:tc>
          <w:tcPr>
            <w:tcW w:w="1170" w:type="dxa"/>
            <w:vMerge/>
            <w:shd w:val="clear" w:color="auto" w:fill="FFFF00"/>
          </w:tcPr>
          <w:p w14:paraId="520D9179" w14:textId="77777777" w:rsidR="004205D7" w:rsidRPr="006110E5" w:rsidRDefault="004205D7" w:rsidP="00D806D4">
            <w:pPr>
              <w:spacing w:after="0"/>
              <w:jc w:val="center"/>
              <w:rPr>
                <w:b/>
                <w:sz w:val="18"/>
              </w:rPr>
            </w:pPr>
          </w:p>
        </w:tc>
        <w:tc>
          <w:tcPr>
            <w:tcW w:w="3060" w:type="dxa"/>
            <w:shd w:val="clear" w:color="auto" w:fill="FFFF00"/>
          </w:tcPr>
          <w:p w14:paraId="6D92AC77" w14:textId="77777777" w:rsidR="004205D7" w:rsidRDefault="004205D7" w:rsidP="00D806D4">
            <w:pPr>
              <w:spacing w:after="0"/>
              <w:jc w:val="center"/>
              <w:rPr>
                <w:b/>
                <w:sz w:val="18"/>
              </w:rPr>
            </w:pPr>
            <w:r w:rsidRPr="006110E5">
              <w:rPr>
                <w:b/>
                <w:sz w:val="18"/>
              </w:rPr>
              <w:t xml:space="preserve">Precoder description based on </w:t>
            </w:r>
          </w:p>
          <w:p w14:paraId="2EEF4572" w14:textId="77777777" w:rsidR="004205D7" w:rsidRPr="006110E5" w:rsidRDefault="004205D7" w:rsidP="00D806D4">
            <w:pPr>
              <w:spacing w:after="0"/>
              <w:jc w:val="center"/>
              <w:rPr>
                <w:b/>
                <w:sz w:val="18"/>
              </w:rPr>
            </w:pPr>
            <w:r>
              <w:rPr>
                <w:rFonts w:hint="eastAsia"/>
                <w:b/>
                <w:sz w:val="18"/>
              </w:rPr>
              <w:t>class A</w:t>
            </w:r>
            <w:r w:rsidRPr="006110E5">
              <w:rPr>
                <w:b/>
                <w:sz w:val="18"/>
              </w:rPr>
              <w:t xml:space="preserve"> </w:t>
            </w:r>
            <w:r w:rsidR="00F131FA">
              <w:rPr>
                <w:b/>
                <w:sz w:val="18"/>
              </w:rPr>
              <w:t>codebook</w:t>
            </w:r>
            <w:r w:rsidRPr="006110E5">
              <w:rPr>
                <w:b/>
                <w:sz w:val="18"/>
              </w:rPr>
              <w:t xml:space="preserve"> (reuse of W2)</w:t>
            </w:r>
          </w:p>
        </w:tc>
        <w:tc>
          <w:tcPr>
            <w:tcW w:w="4394" w:type="dxa"/>
            <w:shd w:val="clear" w:color="auto" w:fill="FFFF00"/>
          </w:tcPr>
          <w:p w14:paraId="2C47F5C4" w14:textId="77777777" w:rsidR="004205D7" w:rsidRPr="006110E5" w:rsidRDefault="004205D7" w:rsidP="00D806D4">
            <w:pPr>
              <w:spacing w:after="0"/>
              <w:jc w:val="center"/>
              <w:rPr>
                <w:b/>
                <w:sz w:val="18"/>
              </w:rPr>
            </w:pPr>
            <w:r w:rsidRPr="006110E5">
              <w:rPr>
                <w:b/>
                <w:sz w:val="18"/>
              </w:rPr>
              <w:t>Resulting precoder</w:t>
            </w:r>
          </w:p>
        </w:tc>
      </w:tr>
      <w:tr w:rsidR="004205D7" w14:paraId="30D9B081" w14:textId="77777777" w:rsidTr="004205D7">
        <w:tc>
          <w:tcPr>
            <w:tcW w:w="425" w:type="dxa"/>
          </w:tcPr>
          <w:p w14:paraId="6989D437" w14:textId="77777777" w:rsidR="004205D7" w:rsidRPr="0098764B" w:rsidRDefault="004205D7" w:rsidP="00D806D4">
            <w:pPr>
              <w:spacing w:after="0"/>
            </w:pPr>
            <w:r>
              <w:t>2</w:t>
            </w:r>
          </w:p>
        </w:tc>
        <w:tc>
          <w:tcPr>
            <w:tcW w:w="1170" w:type="dxa"/>
          </w:tcPr>
          <w:p w14:paraId="679F287B" w14:textId="77777777" w:rsidR="004205D7" w:rsidRPr="0098764B" w:rsidRDefault="004205D7" w:rsidP="00D806D4">
            <w:pPr>
              <w:spacing w:after="0"/>
            </w:pPr>
            <w:r w:rsidRPr="0098764B">
              <w:t>0, 1</w:t>
            </w:r>
          </w:p>
        </w:tc>
        <w:tc>
          <w:tcPr>
            <w:tcW w:w="3060" w:type="dxa"/>
          </w:tcPr>
          <w:p w14:paraId="5FE0E31A" w14:textId="77777777" w:rsidR="004205D7" w:rsidRPr="003376BE" w:rsidRDefault="00057C25" w:rsidP="00D806D4">
            <w:pPr>
              <w:spacing w:after="0"/>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4205D7" w:rsidRPr="0098764B">
              <w:t xml:space="preserve">, </w:t>
            </w:r>
          </w:p>
          <w:p w14:paraId="51755647" w14:textId="77777777" w:rsidR="004205D7" w:rsidRPr="00CA4B4E" w:rsidRDefault="00057C25" w:rsidP="00D806D4">
            <w:pPr>
              <w:spacing w:after="0"/>
            </w:pPr>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m:t>
                </m:r>
              </m:oMath>
            </m:oMathPara>
          </w:p>
        </w:tc>
        <w:tc>
          <w:tcPr>
            <w:tcW w:w="4394" w:type="dxa"/>
          </w:tcPr>
          <w:p w14:paraId="1D7BC8F9" w14:textId="77777777" w:rsidR="004205D7" w:rsidRDefault="00057C25" w:rsidP="00D806D4">
            <w:pPr>
              <w:spacing w:after="0"/>
              <w:rPr>
                <w:rFonts w:eastAsia="Calibri"/>
              </w:rPr>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1</m:t>
                        </m:r>
                      </m:e>
                    </m:mr>
                    <m:mr>
                      <m:e>
                        <m:sSup>
                          <m:sSupPr>
                            <m:ctrlPr>
                              <w:rPr>
                                <w:rFonts w:ascii="Cambria Math" w:hAnsi="Cambria Math"/>
                                <w:i/>
                              </w:rPr>
                            </m:ctrlPr>
                          </m:sSupPr>
                          <m:e>
                            <m:r>
                              <w:rPr>
                                <w:rFonts w:ascii="Cambria Math" w:hAnsi="Cambria Math"/>
                              </w:rPr>
                              <m:t>j</m:t>
                            </m:r>
                          </m:e>
                          <m:sup>
                            <m:r>
                              <w:rPr>
                                <w:rFonts w:ascii="Cambria Math" w:hAnsi="Cambria Math"/>
                              </w:rPr>
                              <m:t>k</m:t>
                            </m:r>
                          </m:sup>
                        </m:sSup>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e>
                    </m:mr>
                  </m:m>
                </m:e>
              </m:d>
            </m:oMath>
            <w:r w:rsidR="004205D7" w:rsidRPr="004E7CC8">
              <w:t xml:space="preserve">, </w:t>
            </w:r>
            <w:r w:rsidR="004205D7" w:rsidRPr="00FE0026">
              <w:rPr>
                <w:i/>
              </w:rPr>
              <w:t>k</w:t>
            </w:r>
            <w:r w:rsidR="004205D7" w:rsidRPr="004E7CC8">
              <w:t>=0,1</w:t>
            </w:r>
          </w:p>
        </w:tc>
      </w:tr>
      <w:tr w:rsidR="004205D7" w:rsidRPr="0098764B" w14:paraId="29163D53" w14:textId="77777777" w:rsidTr="004205D7">
        <w:tc>
          <w:tcPr>
            <w:tcW w:w="425" w:type="dxa"/>
          </w:tcPr>
          <w:p w14:paraId="2A55199C" w14:textId="77777777" w:rsidR="004205D7" w:rsidRPr="0098764B" w:rsidRDefault="004205D7" w:rsidP="00D806D4">
            <w:pPr>
              <w:spacing w:after="0"/>
            </w:pPr>
            <w:r w:rsidRPr="0098764B">
              <w:t>4</w:t>
            </w:r>
          </w:p>
        </w:tc>
        <w:tc>
          <w:tcPr>
            <w:tcW w:w="1170" w:type="dxa"/>
          </w:tcPr>
          <w:p w14:paraId="1DC439DC" w14:textId="77777777" w:rsidR="004205D7" w:rsidRPr="0098764B" w:rsidRDefault="004205D7" w:rsidP="00D806D4">
            <w:pPr>
              <w:spacing w:after="0"/>
            </w:pPr>
            <w:r w:rsidRPr="0098764B">
              <w:t>0, 1, …, 7</w:t>
            </w:r>
          </w:p>
        </w:tc>
        <w:tc>
          <w:tcPr>
            <w:tcW w:w="3060" w:type="dxa"/>
          </w:tcPr>
          <w:p w14:paraId="0BEC6BA4" w14:textId="77777777" w:rsidR="004205D7" w:rsidRPr="00192492" w:rsidRDefault="00057C25" w:rsidP="00D806D4">
            <w:pPr>
              <w:spacing w:after="0"/>
            </w:pPr>
            <m:oMathPara>
              <m:oMathParaPr>
                <m:jc m:val="left"/>
              </m:oMathPara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r>
                  <m:rPr>
                    <m:sty m:val="p"/>
                  </m:rPr>
                  <w:rPr>
                    <w:rFonts w:ascii="Cambria Math" w:hAnsi="Cambria Math"/>
                  </w:rPr>
                  <m:t xml:space="preserve">, </m:t>
                </m:r>
              </m:oMath>
            </m:oMathPara>
          </w:p>
          <w:p w14:paraId="07EA2755" w14:textId="77777777" w:rsidR="004205D7" w:rsidRPr="00DC6E38" w:rsidRDefault="00057C25" w:rsidP="00D806D4">
            <w:pPr>
              <w:spacing w:after="0"/>
            </w:pPr>
            <m:oMathPara>
              <m:oMathParaPr>
                <m:jc m:val="left"/>
              </m:oMathPara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2, 3, 8, 9, 10, 11</m:t>
                </m:r>
              </m:oMath>
            </m:oMathPara>
          </w:p>
        </w:tc>
        <w:tc>
          <w:tcPr>
            <w:tcW w:w="4394" w:type="dxa"/>
          </w:tcPr>
          <w:p w14:paraId="3CF3968F" w14:textId="77777777" w:rsidR="004205D7" w:rsidRPr="0098764B" w:rsidRDefault="00057C25"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  and</w:t>
            </w:r>
          </w:p>
          <w:p w14:paraId="67E3CC01" w14:textId="77777777" w:rsidR="004205D7" w:rsidRPr="0098764B" w:rsidRDefault="00057C25"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mr>
                  </m:m>
                </m:e>
              </m:d>
            </m:oMath>
            <w:r w:rsidR="004205D7" w:rsidRPr="0098764B">
              <w:t xml:space="preserve">,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1</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0</m:t>
                            </m:r>
                          </m:sub>
                        </m:sSub>
                      </m:e>
                    </m:mr>
                  </m:m>
                </m:e>
              </m:d>
            </m:oMath>
            <w:r w:rsidR="004205D7">
              <w:t xml:space="preserve">, </w:t>
            </w:r>
            <w:r w:rsidR="004205D7" w:rsidRPr="0098764B">
              <w:rPr>
                <w:i/>
              </w:rPr>
              <w:t>k</w:t>
            </w:r>
            <w:r w:rsidR="004205D7" w:rsidRPr="0098764B">
              <w:t>=0,1</w:t>
            </w:r>
          </w:p>
        </w:tc>
      </w:tr>
      <w:tr w:rsidR="004205D7" w:rsidRPr="0098764B" w14:paraId="1AA9400E" w14:textId="77777777" w:rsidTr="004205D7">
        <w:tc>
          <w:tcPr>
            <w:tcW w:w="425" w:type="dxa"/>
          </w:tcPr>
          <w:p w14:paraId="553B4F66" w14:textId="77777777" w:rsidR="004205D7" w:rsidRPr="0098764B" w:rsidRDefault="004205D7" w:rsidP="00D806D4">
            <w:pPr>
              <w:spacing w:after="0"/>
            </w:pPr>
            <w:r w:rsidRPr="0098764B">
              <w:t>8</w:t>
            </w:r>
          </w:p>
        </w:tc>
        <w:tc>
          <w:tcPr>
            <w:tcW w:w="1170" w:type="dxa"/>
          </w:tcPr>
          <w:p w14:paraId="5F61E960" w14:textId="77777777" w:rsidR="004205D7" w:rsidRPr="0098764B" w:rsidRDefault="004205D7" w:rsidP="00D806D4">
            <w:pPr>
              <w:spacing w:after="0"/>
            </w:pPr>
            <w:r w:rsidRPr="0098764B">
              <w:t>0, 1, …, 15</w:t>
            </w:r>
          </w:p>
        </w:tc>
        <w:tc>
          <w:tcPr>
            <w:tcW w:w="3060" w:type="dxa"/>
          </w:tcPr>
          <w:p w14:paraId="4A42E23D" w14:textId="77777777" w:rsidR="004205D7" w:rsidRDefault="00057C25" w:rsidP="00D806D4">
            <w:pPr>
              <w:spacing w:after="0"/>
            </w:pPr>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=0</m:t>
              </m:r>
            </m:oMath>
            <w:r w:rsidR="004205D7" w:rsidRPr="0098764B">
              <w:t xml:space="preserve">, </w:t>
            </w:r>
          </w:p>
          <w:p w14:paraId="02EE1A40" w14:textId="77777777" w:rsidR="004205D7" w:rsidRPr="0098764B" w:rsidRDefault="00057C25" w:rsidP="00D806D4">
            <w:pPr>
              <w:spacing w:after="0"/>
            </w:pPr>
            <m:oMath>
              <m:sSubSup>
                <m:sSubSupPr>
                  <m:ctrlPr>
                    <w:rPr>
                      <w:rFonts w:ascii="Cambria Math" w:hAnsi="Cambria Math"/>
                      <w:i/>
                    </w:rPr>
                  </m:ctrlPr>
                </m:sSubSupPr>
                <m:e>
                  <m:r>
                    <w:rPr>
                      <w:rFonts w:ascii="Cambria Math" w:hAnsi="Cambria Math"/>
                    </w:rPr>
                    <m:t>i</m:t>
                  </m:r>
                </m:e>
                <m:sub>
                  <m:r>
                    <w:rPr>
                      <w:rFonts w:ascii="Cambria Math" w:hAnsi="Cambria Math"/>
                    </w:rPr>
                    <m:t>2</m:t>
                  </m:r>
                </m:sub>
                <m:sup>
                  <m:r>
                    <w:rPr>
                      <w:rFonts w:ascii="Cambria Math" w:hAnsi="Cambria Math"/>
                    </w:rPr>
                    <m:t>'</m:t>
                  </m:r>
                </m:sup>
              </m:sSubSup>
              <m:r>
                <w:rPr>
                  <w:rFonts w:ascii="Cambria Math" w:hAnsi="Cambria Math"/>
                </w:rPr>
                <m:t>=0, 1, …, 15</m:t>
              </m:r>
            </m:oMath>
            <w:r w:rsidR="004205D7" w:rsidRPr="0098764B">
              <w:t xml:space="preserve"> </w:t>
            </w:r>
          </w:p>
        </w:tc>
        <w:tc>
          <w:tcPr>
            <w:tcW w:w="4394" w:type="dxa"/>
          </w:tcPr>
          <w:p w14:paraId="0371C5CC" w14:textId="77777777" w:rsidR="004205D7" w:rsidRPr="0098764B" w:rsidRDefault="00057C25"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=0,1,2,3   and</w:t>
            </w:r>
          </w:p>
          <w:p w14:paraId="3EBDCD99" w14:textId="77777777" w:rsidR="004205D7" w:rsidRPr="0098764B" w:rsidRDefault="00057C25"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i+1</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    and</w:t>
            </w:r>
          </w:p>
          <w:p w14:paraId="128530AE" w14:textId="77777777" w:rsidR="004205D7" w:rsidRPr="0098764B" w:rsidRDefault="00057C25" w:rsidP="00D806D4">
            <w:pPr>
              <w:spacing w:after="0"/>
            </w:pP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r>
                      <m:e>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i</m:t>
                            </m:r>
                          </m:sub>
                        </m:sSub>
                      </m:e>
                      <m:e>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sSub>
                          <m:sSubPr>
                            <m:ctrlPr>
                              <w:rPr>
                                <w:rFonts w:ascii="Cambria Math" w:hAnsi="Cambria Math"/>
                                <w:i/>
                              </w:rPr>
                            </m:ctrlPr>
                          </m:sSubPr>
                          <m:e>
                            <m:r>
                              <m:rPr>
                                <m:sty m:val="bi"/>
                              </m:rPr>
                              <w:rPr>
                                <w:rFonts w:ascii="Cambria Math" w:hAnsi="Cambria Math"/>
                              </w:rPr>
                              <m:t>e</m:t>
                            </m:r>
                          </m:e>
                          <m:sub>
                            <m:r>
                              <w:rPr>
                                <w:rFonts w:ascii="Cambria Math" w:hAnsi="Cambria Math"/>
                              </w:rPr>
                              <m:t>3</m:t>
                            </m:r>
                          </m:sub>
                        </m:sSub>
                      </m:e>
                    </m:mr>
                  </m:m>
                </m:e>
              </m:d>
            </m:oMath>
            <w:r w:rsidR="004205D7" w:rsidRPr="0098764B">
              <w:t xml:space="preserve">, </w:t>
            </w:r>
            <w:r w:rsidR="004205D7" w:rsidRPr="0098764B">
              <w:rPr>
                <w:i/>
              </w:rPr>
              <w:t>k</w:t>
            </w:r>
            <w:r w:rsidR="004205D7" w:rsidRPr="0098764B">
              <w:t xml:space="preserve">=0,1; </w:t>
            </w:r>
            <w:r w:rsidR="004205D7">
              <w:rPr>
                <w:i/>
              </w:rPr>
              <w:t>i</w:t>
            </w:r>
            <w:r w:rsidR="004205D7" w:rsidRPr="0098764B">
              <w:t>=0,1</w:t>
            </w:r>
          </w:p>
        </w:tc>
      </w:tr>
    </w:tbl>
    <w:p w14:paraId="6A0B1F71" w14:textId="77777777" w:rsidR="00BE54E7" w:rsidRPr="00BE54E7" w:rsidRDefault="00BE54E7" w:rsidP="00D806D4">
      <w:pPr>
        <w:spacing w:after="0"/>
        <w:jc w:val="left"/>
      </w:pPr>
    </w:p>
    <w:p w14:paraId="47C22165" w14:textId="77777777" w:rsidR="00BE54E7" w:rsidRDefault="00BE54E7" w:rsidP="00D806D4">
      <w:pPr>
        <w:spacing w:after="0"/>
      </w:pPr>
    </w:p>
    <w:p w14:paraId="7D87F661" w14:textId="77777777" w:rsidR="008A37CE" w:rsidRPr="00500CB1" w:rsidRDefault="008A37CE" w:rsidP="00D806D4">
      <w:pPr>
        <w:spacing w:after="0"/>
      </w:pPr>
    </w:p>
    <w:sectPr w:rsidR="008A37CE" w:rsidRPr="00500CB1" w:rsidSect="00DE362A">
      <w:headerReference w:type="default" r:id="rId97"/>
      <w:footerReference w:type="even" r:id="rId98"/>
      <w:footerReference w:type="default" r:id="rId99"/>
      <w:footnotePr>
        <w:numRestart w:val="eachSect"/>
      </w:footnotePr>
      <w:pgSz w:w="11909" w:h="16834" w:code="9"/>
      <w:pgMar w:top="1418" w:right="1134" w:bottom="1134" w:left="1134" w:header="851" w:footer="346" w:gutter="0"/>
      <w:cols w:space="720"/>
      <w:docGrid w:linePitch="272" w:charSpace="123"/>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81BE4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17FD12" w14:textId="77777777" w:rsidR="00057C25" w:rsidRPr="00C47AD2" w:rsidRDefault="00057C25" w:rsidP="005365DB">
      <w:pPr>
        <w:rPr>
          <w:rFonts w:ascii="Arial" w:hAnsi="Arial"/>
          <w:sz w:val="12"/>
        </w:rPr>
      </w:pPr>
      <w:r>
        <w:separator/>
      </w:r>
    </w:p>
  </w:endnote>
  <w:endnote w:type="continuationSeparator" w:id="0">
    <w:p w14:paraId="0A4BB671" w14:textId="77777777" w:rsidR="00057C25" w:rsidRPr="00C47AD2" w:rsidRDefault="00057C25"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DFBB21" w14:textId="77777777" w:rsidR="00E22F80" w:rsidRDefault="00E22F8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1A851B" w14:textId="77777777" w:rsidR="00E22F80" w:rsidRDefault="00E22F8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B52DB9" w14:textId="77777777" w:rsidR="00E22F80" w:rsidRDefault="00E22F8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62906">
      <w:rPr>
        <w:rStyle w:val="PageNumber"/>
      </w:rPr>
      <w:t>1</w:t>
    </w:r>
    <w:r>
      <w:rPr>
        <w:rStyle w:val="PageNumber"/>
      </w:rPr>
      <w:fldChar w:fldCharType="end"/>
    </w:r>
  </w:p>
  <w:p w14:paraId="1AA7E05C" w14:textId="77777777" w:rsidR="00E22F80" w:rsidRDefault="00E22F8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89903" w14:textId="77777777" w:rsidR="00057C25" w:rsidRPr="00C47AD2" w:rsidRDefault="00057C25" w:rsidP="005365DB">
      <w:pPr>
        <w:rPr>
          <w:rFonts w:ascii="Arial" w:hAnsi="Arial"/>
          <w:sz w:val="12"/>
        </w:rPr>
      </w:pPr>
      <w:r>
        <w:separator/>
      </w:r>
    </w:p>
  </w:footnote>
  <w:footnote w:type="continuationSeparator" w:id="0">
    <w:p w14:paraId="4471F6EB" w14:textId="77777777" w:rsidR="00057C25" w:rsidRPr="00C47AD2" w:rsidRDefault="00057C25"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04A38" w14:textId="77777777" w:rsidR="00E22F80" w:rsidRDefault="00E22F8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B8235AB"/>
    <w:multiLevelType w:val="hybridMultilevel"/>
    <w:tmpl w:val="27544C3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94"/>
        </w:tabs>
        <w:ind w:left="-3294" w:hanging="576"/>
      </w:pPr>
      <w:rPr>
        <w:rFonts w:hint="default"/>
        <w:lang w:val="en-GB"/>
      </w:rPr>
    </w:lvl>
    <w:lvl w:ilvl="2">
      <w:start w:val="1"/>
      <w:numFmt w:val="decimal"/>
      <w:lvlText w:val="%1.%2.%3"/>
      <w:lvlJc w:val="left"/>
      <w:pPr>
        <w:tabs>
          <w:tab w:val="num" w:pos="-3150"/>
        </w:tabs>
        <w:ind w:left="-3150" w:hanging="720"/>
      </w:pPr>
      <w:rPr>
        <w:rFonts w:hint="default"/>
      </w:rPr>
    </w:lvl>
    <w:lvl w:ilvl="3">
      <w:start w:val="1"/>
      <w:numFmt w:val="decimal"/>
      <w:lvlText w:val="%1.%2.%3.%4"/>
      <w:lvlJc w:val="left"/>
      <w:pPr>
        <w:tabs>
          <w:tab w:val="num" w:pos="-3006"/>
        </w:tabs>
        <w:ind w:left="-3006" w:hanging="864"/>
      </w:pPr>
      <w:rPr>
        <w:rFonts w:hint="default"/>
      </w:rPr>
    </w:lvl>
    <w:lvl w:ilvl="4">
      <w:start w:val="1"/>
      <w:numFmt w:val="decimal"/>
      <w:lvlText w:val="%1.%2.%3.%4.%5"/>
      <w:lvlJc w:val="left"/>
      <w:pPr>
        <w:tabs>
          <w:tab w:val="num" w:pos="-2862"/>
        </w:tabs>
        <w:ind w:left="-2862" w:hanging="1008"/>
      </w:pPr>
      <w:rPr>
        <w:rFonts w:hint="default"/>
      </w:rPr>
    </w:lvl>
    <w:lvl w:ilvl="5">
      <w:start w:val="1"/>
      <w:numFmt w:val="decimal"/>
      <w:lvlText w:val="%1.%2.%3.%4.%5.%6"/>
      <w:lvlJc w:val="left"/>
      <w:pPr>
        <w:tabs>
          <w:tab w:val="num" w:pos="-2718"/>
        </w:tabs>
        <w:ind w:left="-2718" w:hanging="1152"/>
      </w:pPr>
      <w:rPr>
        <w:rFonts w:hint="default"/>
      </w:rPr>
    </w:lvl>
    <w:lvl w:ilvl="6">
      <w:start w:val="1"/>
      <w:numFmt w:val="decimal"/>
      <w:lvlText w:val="%1.%2.%3.%4.%5.%6.%7"/>
      <w:lvlJc w:val="left"/>
      <w:pPr>
        <w:tabs>
          <w:tab w:val="num" w:pos="-2574"/>
        </w:tabs>
        <w:ind w:left="-2574" w:hanging="1296"/>
      </w:pPr>
      <w:rPr>
        <w:rFonts w:hint="default"/>
      </w:rPr>
    </w:lvl>
    <w:lvl w:ilvl="7">
      <w:start w:val="1"/>
      <w:numFmt w:val="decimal"/>
      <w:lvlText w:val="%1.%2.%3.%4.%5.%6.%7.%8"/>
      <w:lvlJc w:val="left"/>
      <w:pPr>
        <w:tabs>
          <w:tab w:val="num" w:pos="-2430"/>
        </w:tabs>
        <w:ind w:left="-2430" w:hanging="1440"/>
      </w:pPr>
      <w:rPr>
        <w:rFonts w:hint="default"/>
      </w:rPr>
    </w:lvl>
    <w:lvl w:ilvl="8">
      <w:start w:val="1"/>
      <w:numFmt w:val="decimal"/>
      <w:lvlText w:val="%1.%2.%3.%4.%5.%6.%7.%8.%9"/>
      <w:lvlJc w:val="left"/>
      <w:pPr>
        <w:tabs>
          <w:tab w:val="num" w:pos="-2286"/>
        </w:tabs>
        <w:ind w:left="-2286" w:hanging="1584"/>
      </w:pPr>
      <w:rPr>
        <w:rFonts w:hint="default"/>
      </w:rPr>
    </w:lvl>
  </w:abstractNum>
  <w:abstractNum w:abstractNumId="4">
    <w:nsid w:val="2116103A"/>
    <w:multiLevelType w:val="hybridMultilevel"/>
    <w:tmpl w:val="B13A9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642037"/>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nsid w:val="2433667E"/>
    <w:multiLevelType w:val="hybridMultilevel"/>
    <w:tmpl w:val="DEB6A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F85DF2"/>
    <w:multiLevelType w:val="hybridMultilevel"/>
    <w:tmpl w:val="BEB83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nsid w:val="34DD457D"/>
    <w:multiLevelType w:val="hybridMultilevel"/>
    <w:tmpl w:val="88E8C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A36916"/>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593A5D78"/>
    <w:multiLevelType w:val="hybridMultilevel"/>
    <w:tmpl w:val="FD241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690401"/>
    <w:multiLevelType w:val="hybridMultilevel"/>
    <w:tmpl w:val="FF168004"/>
    <w:lvl w:ilvl="0" w:tplc="66D43364">
      <w:start w:val="1"/>
      <w:numFmt w:val="decimal"/>
      <w:lvlText w:val="%1."/>
      <w:lvlJc w:val="left"/>
      <w:pPr>
        <w:ind w:left="810"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66E12262"/>
    <w:multiLevelType w:val="hybridMultilevel"/>
    <w:tmpl w:val="A4D2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B4179A1"/>
    <w:multiLevelType w:val="hybridMultilevel"/>
    <w:tmpl w:val="DFAC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EF64B8"/>
    <w:multiLevelType w:val="hybridMultilevel"/>
    <w:tmpl w:val="408831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5604378"/>
    <w:multiLevelType w:val="hybridMultilevel"/>
    <w:tmpl w:val="0E06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E9B6294"/>
    <w:multiLevelType w:val="hybridMultilevel"/>
    <w:tmpl w:val="2E9ECBBC"/>
    <w:lvl w:ilvl="0" w:tplc="386E222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9"/>
  </w:num>
  <w:num w:numId="5">
    <w:abstractNumId w:val="13"/>
  </w:num>
  <w:num w:numId="6">
    <w:abstractNumId w:val="25"/>
  </w:num>
  <w:num w:numId="7">
    <w:abstractNumId w:val="14"/>
  </w:num>
  <w:num w:numId="8">
    <w:abstractNumId w:val="12"/>
  </w:num>
  <w:num w:numId="9">
    <w:abstractNumId w:val="23"/>
  </w:num>
  <w:num w:numId="10">
    <w:abstractNumId w:val="2"/>
  </w:num>
  <w:num w:numId="11">
    <w:abstractNumId w:val="3"/>
  </w:num>
  <w:num w:numId="12">
    <w:abstractNumId w:val="7"/>
  </w:num>
  <w:num w:numId="13">
    <w:abstractNumId w:val="5"/>
  </w:num>
  <w:num w:numId="14">
    <w:abstractNumId w:val="10"/>
  </w:num>
  <w:num w:numId="15">
    <w:abstractNumId w:val="24"/>
  </w:num>
  <w:num w:numId="16">
    <w:abstractNumId w:val="6"/>
  </w:num>
  <w:num w:numId="17">
    <w:abstractNumId w:val="19"/>
  </w:num>
  <w:num w:numId="18">
    <w:abstractNumId w:val="15"/>
  </w:num>
  <w:num w:numId="19">
    <w:abstractNumId w:val="17"/>
  </w:num>
  <w:num w:numId="20">
    <w:abstractNumId w:val="21"/>
  </w:num>
  <w:num w:numId="21">
    <w:abstractNumId w:val="1"/>
  </w:num>
  <w:num w:numId="22">
    <w:abstractNumId w:val="4"/>
  </w:num>
  <w:num w:numId="23">
    <w:abstractNumId w:val="18"/>
  </w:num>
  <w:num w:numId="24">
    <w:abstractNumId w:val="16"/>
  </w:num>
  <w:num w:numId="25">
    <w:abstractNumId w:val="20"/>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노훈동/통신표준Lab(DMC연)/E5(책임)/삼성전자">
    <w15:presenceInfo w15:providerId="AD" w15:userId="S-1-5-21-1569490900-2152479555-3239727262-3202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079A"/>
    <w:rsid w:val="00031138"/>
    <w:rsid w:val="00032132"/>
    <w:rsid w:val="00032292"/>
    <w:rsid w:val="000323A6"/>
    <w:rsid w:val="000329AF"/>
    <w:rsid w:val="00032B6B"/>
    <w:rsid w:val="000331DC"/>
    <w:rsid w:val="000337E3"/>
    <w:rsid w:val="00033A55"/>
    <w:rsid w:val="00033BAA"/>
    <w:rsid w:val="00034239"/>
    <w:rsid w:val="00034305"/>
    <w:rsid w:val="00034530"/>
    <w:rsid w:val="00034D8A"/>
    <w:rsid w:val="000354EB"/>
    <w:rsid w:val="000358C0"/>
    <w:rsid w:val="00035A38"/>
    <w:rsid w:val="000363FD"/>
    <w:rsid w:val="00036E7A"/>
    <w:rsid w:val="000372DF"/>
    <w:rsid w:val="0003792F"/>
    <w:rsid w:val="00037C3B"/>
    <w:rsid w:val="00037E84"/>
    <w:rsid w:val="00040087"/>
    <w:rsid w:val="00040C7A"/>
    <w:rsid w:val="00040E32"/>
    <w:rsid w:val="000413DC"/>
    <w:rsid w:val="00041467"/>
    <w:rsid w:val="00041544"/>
    <w:rsid w:val="00041854"/>
    <w:rsid w:val="000419AA"/>
    <w:rsid w:val="00041D77"/>
    <w:rsid w:val="000421FB"/>
    <w:rsid w:val="000428B4"/>
    <w:rsid w:val="00042A0B"/>
    <w:rsid w:val="00042BAA"/>
    <w:rsid w:val="00043A4F"/>
    <w:rsid w:val="000446E4"/>
    <w:rsid w:val="00044F97"/>
    <w:rsid w:val="0004538C"/>
    <w:rsid w:val="00045DD9"/>
    <w:rsid w:val="0004610F"/>
    <w:rsid w:val="00046B1D"/>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10"/>
    <w:rsid w:val="00056E58"/>
    <w:rsid w:val="00056FCD"/>
    <w:rsid w:val="0005766C"/>
    <w:rsid w:val="00057C25"/>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62"/>
    <w:rsid w:val="000675FD"/>
    <w:rsid w:val="0006766A"/>
    <w:rsid w:val="00067A4D"/>
    <w:rsid w:val="00067F97"/>
    <w:rsid w:val="00070748"/>
    <w:rsid w:val="00070D4C"/>
    <w:rsid w:val="00070D95"/>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4A4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0FB"/>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2F7"/>
    <w:rsid w:val="000963BE"/>
    <w:rsid w:val="00096719"/>
    <w:rsid w:val="00096E33"/>
    <w:rsid w:val="00096EFE"/>
    <w:rsid w:val="0009743B"/>
    <w:rsid w:val="000976E5"/>
    <w:rsid w:val="00097785"/>
    <w:rsid w:val="0009788E"/>
    <w:rsid w:val="00097A79"/>
    <w:rsid w:val="00097CD5"/>
    <w:rsid w:val="000A0899"/>
    <w:rsid w:val="000A0B8E"/>
    <w:rsid w:val="000A0BD3"/>
    <w:rsid w:val="000A0C42"/>
    <w:rsid w:val="000A0F54"/>
    <w:rsid w:val="000A17F3"/>
    <w:rsid w:val="000A2074"/>
    <w:rsid w:val="000A242F"/>
    <w:rsid w:val="000A283C"/>
    <w:rsid w:val="000A333D"/>
    <w:rsid w:val="000A3409"/>
    <w:rsid w:val="000A35DA"/>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6ED"/>
    <w:rsid w:val="000B47EA"/>
    <w:rsid w:val="000B4ADA"/>
    <w:rsid w:val="000B4CC1"/>
    <w:rsid w:val="000B4D6A"/>
    <w:rsid w:val="000B4E87"/>
    <w:rsid w:val="000B5038"/>
    <w:rsid w:val="000B5139"/>
    <w:rsid w:val="000B5193"/>
    <w:rsid w:val="000B54BF"/>
    <w:rsid w:val="000B593D"/>
    <w:rsid w:val="000B63D2"/>
    <w:rsid w:val="000B64DC"/>
    <w:rsid w:val="000B6DC8"/>
    <w:rsid w:val="000B6E1A"/>
    <w:rsid w:val="000B7603"/>
    <w:rsid w:val="000B7622"/>
    <w:rsid w:val="000C01FD"/>
    <w:rsid w:val="000C1AE8"/>
    <w:rsid w:val="000C1C1E"/>
    <w:rsid w:val="000C203A"/>
    <w:rsid w:val="000C2556"/>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3C"/>
    <w:rsid w:val="000C7379"/>
    <w:rsid w:val="000C743D"/>
    <w:rsid w:val="000C748B"/>
    <w:rsid w:val="000C7951"/>
    <w:rsid w:val="000C7983"/>
    <w:rsid w:val="000C7B8A"/>
    <w:rsid w:val="000C7EC4"/>
    <w:rsid w:val="000C7F8C"/>
    <w:rsid w:val="000D0435"/>
    <w:rsid w:val="000D05D3"/>
    <w:rsid w:val="000D07A0"/>
    <w:rsid w:val="000D081C"/>
    <w:rsid w:val="000D1342"/>
    <w:rsid w:val="000D1AC1"/>
    <w:rsid w:val="000D2090"/>
    <w:rsid w:val="000D2148"/>
    <w:rsid w:val="000D230B"/>
    <w:rsid w:val="000D2E6A"/>
    <w:rsid w:val="000D3264"/>
    <w:rsid w:val="000D373E"/>
    <w:rsid w:val="000D3E2B"/>
    <w:rsid w:val="000D3E60"/>
    <w:rsid w:val="000D3F69"/>
    <w:rsid w:val="000D40A7"/>
    <w:rsid w:val="000D433F"/>
    <w:rsid w:val="000D494B"/>
    <w:rsid w:val="000D4A45"/>
    <w:rsid w:val="000D4BE8"/>
    <w:rsid w:val="000D4BF2"/>
    <w:rsid w:val="000D4D93"/>
    <w:rsid w:val="000D5A3D"/>
    <w:rsid w:val="000D5FAA"/>
    <w:rsid w:val="000D6116"/>
    <w:rsid w:val="000D677D"/>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5AF"/>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2F9D"/>
    <w:rsid w:val="000F343A"/>
    <w:rsid w:val="000F3D1F"/>
    <w:rsid w:val="000F3F81"/>
    <w:rsid w:val="000F4B81"/>
    <w:rsid w:val="000F4DA6"/>
    <w:rsid w:val="000F4F2F"/>
    <w:rsid w:val="000F500B"/>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3662"/>
    <w:rsid w:val="00104653"/>
    <w:rsid w:val="00104F50"/>
    <w:rsid w:val="001052D5"/>
    <w:rsid w:val="00105B83"/>
    <w:rsid w:val="00105C27"/>
    <w:rsid w:val="00105DD1"/>
    <w:rsid w:val="001060FB"/>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232"/>
    <w:rsid w:val="00127898"/>
    <w:rsid w:val="00127BD9"/>
    <w:rsid w:val="00127D01"/>
    <w:rsid w:val="00130A45"/>
    <w:rsid w:val="001310D5"/>
    <w:rsid w:val="001312F2"/>
    <w:rsid w:val="0013138B"/>
    <w:rsid w:val="00131494"/>
    <w:rsid w:val="00131614"/>
    <w:rsid w:val="001317D0"/>
    <w:rsid w:val="0013191A"/>
    <w:rsid w:val="001319AB"/>
    <w:rsid w:val="00132215"/>
    <w:rsid w:val="00132CB8"/>
    <w:rsid w:val="0013456C"/>
    <w:rsid w:val="001347FE"/>
    <w:rsid w:val="00134BCE"/>
    <w:rsid w:val="00134CE9"/>
    <w:rsid w:val="00134F98"/>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B98"/>
    <w:rsid w:val="00161E49"/>
    <w:rsid w:val="00161F5F"/>
    <w:rsid w:val="00162203"/>
    <w:rsid w:val="00162583"/>
    <w:rsid w:val="00162906"/>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3A"/>
    <w:rsid w:val="00173BF4"/>
    <w:rsid w:val="00173D06"/>
    <w:rsid w:val="0017410A"/>
    <w:rsid w:val="001742B8"/>
    <w:rsid w:val="0017430C"/>
    <w:rsid w:val="0017449B"/>
    <w:rsid w:val="0017518D"/>
    <w:rsid w:val="00175E7E"/>
    <w:rsid w:val="00176066"/>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31B"/>
    <w:rsid w:val="0018375A"/>
    <w:rsid w:val="001841BA"/>
    <w:rsid w:val="00184A95"/>
    <w:rsid w:val="00184D58"/>
    <w:rsid w:val="00185041"/>
    <w:rsid w:val="0018555C"/>
    <w:rsid w:val="00185F61"/>
    <w:rsid w:val="00185FBD"/>
    <w:rsid w:val="00186484"/>
    <w:rsid w:val="001865E3"/>
    <w:rsid w:val="00186D0A"/>
    <w:rsid w:val="00186D97"/>
    <w:rsid w:val="00187494"/>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6F5"/>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1A5"/>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601"/>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3A"/>
    <w:rsid w:val="00203CF5"/>
    <w:rsid w:val="00203E8C"/>
    <w:rsid w:val="0020424D"/>
    <w:rsid w:val="00204418"/>
    <w:rsid w:val="00204B54"/>
    <w:rsid w:val="00204BA2"/>
    <w:rsid w:val="00204E56"/>
    <w:rsid w:val="002053BD"/>
    <w:rsid w:val="0020557A"/>
    <w:rsid w:val="002056F7"/>
    <w:rsid w:val="002058E2"/>
    <w:rsid w:val="00205DCE"/>
    <w:rsid w:val="00207FBE"/>
    <w:rsid w:val="002101C9"/>
    <w:rsid w:val="00210B0A"/>
    <w:rsid w:val="00210EEE"/>
    <w:rsid w:val="00211111"/>
    <w:rsid w:val="002113E0"/>
    <w:rsid w:val="002116EA"/>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17EF7"/>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4AFD"/>
    <w:rsid w:val="002351A4"/>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67D"/>
    <w:rsid w:val="00250C80"/>
    <w:rsid w:val="002513B9"/>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60A1"/>
    <w:rsid w:val="002672B1"/>
    <w:rsid w:val="00267E00"/>
    <w:rsid w:val="00267E0B"/>
    <w:rsid w:val="00267E4F"/>
    <w:rsid w:val="002704E3"/>
    <w:rsid w:val="0027065D"/>
    <w:rsid w:val="00270ACA"/>
    <w:rsid w:val="0027174D"/>
    <w:rsid w:val="00271A1C"/>
    <w:rsid w:val="00271EBC"/>
    <w:rsid w:val="00271F78"/>
    <w:rsid w:val="00272215"/>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2824"/>
    <w:rsid w:val="00282A6C"/>
    <w:rsid w:val="002835C2"/>
    <w:rsid w:val="00283BE4"/>
    <w:rsid w:val="00283EB5"/>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4662"/>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7A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5CDC"/>
    <w:rsid w:val="002B61E4"/>
    <w:rsid w:val="002B6583"/>
    <w:rsid w:val="002B6CBA"/>
    <w:rsid w:val="002B6F74"/>
    <w:rsid w:val="002B700A"/>
    <w:rsid w:val="002B70E3"/>
    <w:rsid w:val="002B7A8F"/>
    <w:rsid w:val="002B7CE8"/>
    <w:rsid w:val="002C1718"/>
    <w:rsid w:val="002C1FCB"/>
    <w:rsid w:val="002C2587"/>
    <w:rsid w:val="002C2C5D"/>
    <w:rsid w:val="002C34D8"/>
    <w:rsid w:val="002C37DA"/>
    <w:rsid w:val="002C37E6"/>
    <w:rsid w:val="002C382C"/>
    <w:rsid w:val="002C39EC"/>
    <w:rsid w:val="002C45DA"/>
    <w:rsid w:val="002C4611"/>
    <w:rsid w:val="002C4DF8"/>
    <w:rsid w:val="002C505E"/>
    <w:rsid w:val="002C5062"/>
    <w:rsid w:val="002C508D"/>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3FB0"/>
    <w:rsid w:val="002D4341"/>
    <w:rsid w:val="002D4AC0"/>
    <w:rsid w:val="002D4BAB"/>
    <w:rsid w:val="002D4EA8"/>
    <w:rsid w:val="002D4FDA"/>
    <w:rsid w:val="002D6190"/>
    <w:rsid w:val="002D6277"/>
    <w:rsid w:val="002D62AE"/>
    <w:rsid w:val="002D636F"/>
    <w:rsid w:val="002D6723"/>
    <w:rsid w:val="002D6840"/>
    <w:rsid w:val="002D6C58"/>
    <w:rsid w:val="002D723D"/>
    <w:rsid w:val="002D7596"/>
    <w:rsid w:val="002D7C10"/>
    <w:rsid w:val="002E2045"/>
    <w:rsid w:val="002E227C"/>
    <w:rsid w:val="002E2682"/>
    <w:rsid w:val="002E27B7"/>
    <w:rsid w:val="002E291B"/>
    <w:rsid w:val="002E2AAD"/>
    <w:rsid w:val="002E374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E75EF"/>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15E"/>
    <w:rsid w:val="002F2287"/>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BD7"/>
    <w:rsid w:val="002F7DE8"/>
    <w:rsid w:val="002F7FC9"/>
    <w:rsid w:val="00300619"/>
    <w:rsid w:val="00300BC1"/>
    <w:rsid w:val="00301D39"/>
    <w:rsid w:val="00302961"/>
    <w:rsid w:val="00302D07"/>
    <w:rsid w:val="003033DB"/>
    <w:rsid w:val="003039C5"/>
    <w:rsid w:val="003044D4"/>
    <w:rsid w:val="00304E53"/>
    <w:rsid w:val="0030554C"/>
    <w:rsid w:val="00305A9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BB"/>
    <w:rsid w:val="003131E6"/>
    <w:rsid w:val="0031377A"/>
    <w:rsid w:val="00313808"/>
    <w:rsid w:val="00313DA4"/>
    <w:rsid w:val="00313FEE"/>
    <w:rsid w:val="00314090"/>
    <w:rsid w:val="00314A91"/>
    <w:rsid w:val="00315210"/>
    <w:rsid w:val="00315DD1"/>
    <w:rsid w:val="00320116"/>
    <w:rsid w:val="00320194"/>
    <w:rsid w:val="00320202"/>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3DB1"/>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44"/>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617"/>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996"/>
    <w:rsid w:val="003649B6"/>
    <w:rsid w:val="00364BA6"/>
    <w:rsid w:val="00365D52"/>
    <w:rsid w:val="0036634B"/>
    <w:rsid w:val="00366676"/>
    <w:rsid w:val="003667E9"/>
    <w:rsid w:val="00366DA9"/>
    <w:rsid w:val="00366E5E"/>
    <w:rsid w:val="003674BB"/>
    <w:rsid w:val="0036789D"/>
    <w:rsid w:val="00367D8B"/>
    <w:rsid w:val="00367FA6"/>
    <w:rsid w:val="00370BA1"/>
    <w:rsid w:val="00370E91"/>
    <w:rsid w:val="00371321"/>
    <w:rsid w:val="003727D6"/>
    <w:rsid w:val="003727EC"/>
    <w:rsid w:val="00372F9A"/>
    <w:rsid w:val="003730C7"/>
    <w:rsid w:val="003732DB"/>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890"/>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A47"/>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069"/>
    <w:rsid w:val="003A3454"/>
    <w:rsid w:val="003A4019"/>
    <w:rsid w:val="003A4697"/>
    <w:rsid w:val="003A4826"/>
    <w:rsid w:val="003A4922"/>
    <w:rsid w:val="003A4A7E"/>
    <w:rsid w:val="003A565F"/>
    <w:rsid w:val="003A6227"/>
    <w:rsid w:val="003A6CAD"/>
    <w:rsid w:val="003A7918"/>
    <w:rsid w:val="003A7CB8"/>
    <w:rsid w:val="003B0240"/>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2FB7"/>
    <w:rsid w:val="003D4E26"/>
    <w:rsid w:val="003D5261"/>
    <w:rsid w:val="003D5A44"/>
    <w:rsid w:val="003D5BE5"/>
    <w:rsid w:val="003D62A8"/>
    <w:rsid w:val="003D6338"/>
    <w:rsid w:val="003D63A0"/>
    <w:rsid w:val="003D69AB"/>
    <w:rsid w:val="003D79B2"/>
    <w:rsid w:val="003D7C1C"/>
    <w:rsid w:val="003D7F63"/>
    <w:rsid w:val="003E0969"/>
    <w:rsid w:val="003E0F0A"/>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126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6F3F"/>
    <w:rsid w:val="003F74A2"/>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65"/>
    <w:rsid w:val="0040329A"/>
    <w:rsid w:val="0040332C"/>
    <w:rsid w:val="00403783"/>
    <w:rsid w:val="00403BA5"/>
    <w:rsid w:val="00403DE9"/>
    <w:rsid w:val="004040DB"/>
    <w:rsid w:val="00404108"/>
    <w:rsid w:val="00404250"/>
    <w:rsid w:val="00404E23"/>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238"/>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5A32"/>
    <w:rsid w:val="004161DE"/>
    <w:rsid w:val="004169DA"/>
    <w:rsid w:val="00416D1D"/>
    <w:rsid w:val="00416F32"/>
    <w:rsid w:val="00417441"/>
    <w:rsid w:val="004174A8"/>
    <w:rsid w:val="00417512"/>
    <w:rsid w:val="00417897"/>
    <w:rsid w:val="00417EB5"/>
    <w:rsid w:val="00417EE3"/>
    <w:rsid w:val="00420211"/>
    <w:rsid w:val="004205D7"/>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345"/>
    <w:rsid w:val="00424947"/>
    <w:rsid w:val="004251B0"/>
    <w:rsid w:val="004253E3"/>
    <w:rsid w:val="00425B0D"/>
    <w:rsid w:val="00425BA4"/>
    <w:rsid w:val="00426605"/>
    <w:rsid w:val="00426E11"/>
    <w:rsid w:val="00426F76"/>
    <w:rsid w:val="004275F4"/>
    <w:rsid w:val="00427DBB"/>
    <w:rsid w:val="0043096C"/>
    <w:rsid w:val="00430ED4"/>
    <w:rsid w:val="00430FF3"/>
    <w:rsid w:val="00431351"/>
    <w:rsid w:val="00431FD0"/>
    <w:rsid w:val="0043258A"/>
    <w:rsid w:val="004325E1"/>
    <w:rsid w:val="004329F0"/>
    <w:rsid w:val="00433038"/>
    <w:rsid w:val="0043337A"/>
    <w:rsid w:val="004334FB"/>
    <w:rsid w:val="0043445F"/>
    <w:rsid w:val="00434924"/>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67AC"/>
    <w:rsid w:val="00447A0A"/>
    <w:rsid w:val="00447DAA"/>
    <w:rsid w:val="0045044A"/>
    <w:rsid w:val="004504F3"/>
    <w:rsid w:val="004504F6"/>
    <w:rsid w:val="00450851"/>
    <w:rsid w:val="00451174"/>
    <w:rsid w:val="004514A0"/>
    <w:rsid w:val="004516B5"/>
    <w:rsid w:val="00451C20"/>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2E9"/>
    <w:rsid w:val="00457316"/>
    <w:rsid w:val="00457389"/>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4DB7"/>
    <w:rsid w:val="004656A8"/>
    <w:rsid w:val="00465B3E"/>
    <w:rsid w:val="00465C46"/>
    <w:rsid w:val="0046670E"/>
    <w:rsid w:val="004668A6"/>
    <w:rsid w:val="0046692A"/>
    <w:rsid w:val="00466DDB"/>
    <w:rsid w:val="004672E0"/>
    <w:rsid w:val="0046751C"/>
    <w:rsid w:val="004678C7"/>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A47"/>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058"/>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B79"/>
    <w:rsid w:val="00497DCD"/>
    <w:rsid w:val="004A0343"/>
    <w:rsid w:val="004A047C"/>
    <w:rsid w:val="004A071D"/>
    <w:rsid w:val="004A0B43"/>
    <w:rsid w:val="004A182E"/>
    <w:rsid w:val="004A1F97"/>
    <w:rsid w:val="004A2343"/>
    <w:rsid w:val="004A26B7"/>
    <w:rsid w:val="004A2CAD"/>
    <w:rsid w:val="004A2D54"/>
    <w:rsid w:val="004A2E90"/>
    <w:rsid w:val="004A3084"/>
    <w:rsid w:val="004A39CD"/>
    <w:rsid w:val="004A4E1B"/>
    <w:rsid w:val="004A5E69"/>
    <w:rsid w:val="004A6291"/>
    <w:rsid w:val="004A633F"/>
    <w:rsid w:val="004A6A8B"/>
    <w:rsid w:val="004A7384"/>
    <w:rsid w:val="004A7AA9"/>
    <w:rsid w:val="004A7E2C"/>
    <w:rsid w:val="004B0480"/>
    <w:rsid w:val="004B04B3"/>
    <w:rsid w:val="004B10D8"/>
    <w:rsid w:val="004B1CB8"/>
    <w:rsid w:val="004B207C"/>
    <w:rsid w:val="004B288C"/>
    <w:rsid w:val="004B2BA5"/>
    <w:rsid w:val="004B3A53"/>
    <w:rsid w:val="004B3CB2"/>
    <w:rsid w:val="004B3E3D"/>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1D2F"/>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410D"/>
    <w:rsid w:val="004F559D"/>
    <w:rsid w:val="004F5DE8"/>
    <w:rsid w:val="004F6890"/>
    <w:rsid w:val="004F6A77"/>
    <w:rsid w:val="004F6D0A"/>
    <w:rsid w:val="004F6D2F"/>
    <w:rsid w:val="004F7322"/>
    <w:rsid w:val="004F736B"/>
    <w:rsid w:val="004F7508"/>
    <w:rsid w:val="004F7AA0"/>
    <w:rsid w:val="005005AC"/>
    <w:rsid w:val="00500CB1"/>
    <w:rsid w:val="0050103B"/>
    <w:rsid w:val="0050130B"/>
    <w:rsid w:val="00501374"/>
    <w:rsid w:val="005013B7"/>
    <w:rsid w:val="00501A04"/>
    <w:rsid w:val="00501A4E"/>
    <w:rsid w:val="00501B6B"/>
    <w:rsid w:val="005028D4"/>
    <w:rsid w:val="00502924"/>
    <w:rsid w:val="005029E1"/>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6C"/>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7A"/>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5F1F"/>
    <w:rsid w:val="005263FC"/>
    <w:rsid w:val="00526592"/>
    <w:rsid w:val="005265B6"/>
    <w:rsid w:val="00526C72"/>
    <w:rsid w:val="00527528"/>
    <w:rsid w:val="00527C55"/>
    <w:rsid w:val="0053027F"/>
    <w:rsid w:val="00530287"/>
    <w:rsid w:val="00530568"/>
    <w:rsid w:val="005307BF"/>
    <w:rsid w:val="00530C34"/>
    <w:rsid w:val="00530F0C"/>
    <w:rsid w:val="0053109E"/>
    <w:rsid w:val="0053128F"/>
    <w:rsid w:val="005313F4"/>
    <w:rsid w:val="00531CDE"/>
    <w:rsid w:val="00532210"/>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8ED"/>
    <w:rsid w:val="00536E5D"/>
    <w:rsid w:val="0053733D"/>
    <w:rsid w:val="00537461"/>
    <w:rsid w:val="00537721"/>
    <w:rsid w:val="005377A1"/>
    <w:rsid w:val="0054014D"/>
    <w:rsid w:val="00540315"/>
    <w:rsid w:val="00540AB5"/>
    <w:rsid w:val="005411A8"/>
    <w:rsid w:val="005412AF"/>
    <w:rsid w:val="00541718"/>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3F54"/>
    <w:rsid w:val="0056465E"/>
    <w:rsid w:val="00565BEF"/>
    <w:rsid w:val="00566100"/>
    <w:rsid w:val="00566457"/>
    <w:rsid w:val="00566530"/>
    <w:rsid w:val="00566733"/>
    <w:rsid w:val="00566B4A"/>
    <w:rsid w:val="00567090"/>
    <w:rsid w:val="0056788B"/>
    <w:rsid w:val="005700C8"/>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87A"/>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729"/>
    <w:rsid w:val="00587AE7"/>
    <w:rsid w:val="00590097"/>
    <w:rsid w:val="00590604"/>
    <w:rsid w:val="00590E35"/>
    <w:rsid w:val="005914B5"/>
    <w:rsid w:val="00591F4A"/>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30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488"/>
    <w:rsid w:val="005E166D"/>
    <w:rsid w:val="005E1987"/>
    <w:rsid w:val="005E2067"/>
    <w:rsid w:val="005E21F0"/>
    <w:rsid w:val="005E2264"/>
    <w:rsid w:val="005E2919"/>
    <w:rsid w:val="005E2BFF"/>
    <w:rsid w:val="005E36A2"/>
    <w:rsid w:val="005E36B8"/>
    <w:rsid w:val="005E36FD"/>
    <w:rsid w:val="005E3A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81C"/>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1C"/>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B80"/>
    <w:rsid w:val="00613BFB"/>
    <w:rsid w:val="00613DF0"/>
    <w:rsid w:val="00614FDE"/>
    <w:rsid w:val="00615F08"/>
    <w:rsid w:val="0061617B"/>
    <w:rsid w:val="0061622D"/>
    <w:rsid w:val="00616743"/>
    <w:rsid w:val="006167C4"/>
    <w:rsid w:val="00616984"/>
    <w:rsid w:val="00617129"/>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3CD"/>
    <w:rsid w:val="00647535"/>
    <w:rsid w:val="006477AB"/>
    <w:rsid w:val="00647A9A"/>
    <w:rsid w:val="00650887"/>
    <w:rsid w:val="0065175A"/>
    <w:rsid w:val="00651C88"/>
    <w:rsid w:val="00651EAA"/>
    <w:rsid w:val="006528A3"/>
    <w:rsid w:val="00652E12"/>
    <w:rsid w:val="00652F3A"/>
    <w:rsid w:val="00652FEB"/>
    <w:rsid w:val="00653735"/>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793"/>
    <w:rsid w:val="00661809"/>
    <w:rsid w:val="0066192F"/>
    <w:rsid w:val="00661D49"/>
    <w:rsid w:val="00662B70"/>
    <w:rsid w:val="00662D0A"/>
    <w:rsid w:val="00663703"/>
    <w:rsid w:val="0066398A"/>
    <w:rsid w:val="00663C67"/>
    <w:rsid w:val="0066405C"/>
    <w:rsid w:val="00664AD8"/>
    <w:rsid w:val="00664D59"/>
    <w:rsid w:val="006651A0"/>
    <w:rsid w:val="006652A6"/>
    <w:rsid w:val="0066535B"/>
    <w:rsid w:val="00665627"/>
    <w:rsid w:val="006658CC"/>
    <w:rsid w:val="0066682B"/>
    <w:rsid w:val="00666926"/>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180"/>
    <w:rsid w:val="006739FC"/>
    <w:rsid w:val="00674569"/>
    <w:rsid w:val="0067485B"/>
    <w:rsid w:val="00674899"/>
    <w:rsid w:val="00675C90"/>
    <w:rsid w:val="006761AB"/>
    <w:rsid w:val="0067626C"/>
    <w:rsid w:val="00676471"/>
    <w:rsid w:val="0067702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B29"/>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87A67"/>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AFE"/>
    <w:rsid w:val="00697B99"/>
    <w:rsid w:val="00697F2D"/>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5ED"/>
    <w:rsid w:val="006A7B4C"/>
    <w:rsid w:val="006A7C4A"/>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57D"/>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A03"/>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07F3D"/>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4B1"/>
    <w:rsid w:val="00723627"/>
    <w:rsid w:val="00723693"/>
    <w:rsid w:val="0072371E"/>
    <w:rsid w:val="00723DD8"/>
    <w:rsid w:val="00724655"/>
    <w:rsid w:val="00724661"/>
    <w:rsid w:val="00724FE4"/>
    <w:rsid w:val="00725017"/>
    <w:rsid w:val="007254E4"/>
    <w:rsid w:val="00725F4F"/>
    <w:rsid w:val="007262AE"/>
    <w:rsid w:val="00726643"/>
    <w:rsid w:val="00726C58"/>
    <w:rsid w:val="00726DC6"/>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3EF6"/>
    <w:rsid w:val="00754099"/>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07"/>
    <w:rsid w:val="00762B84"/>
    <w:rsid w:val="00762E6F"/>
    <w:rsid w:val="00762FA0"/>
    <w:rsid w:val="00763107"/>
    <w:rsid w:val="0076310D"/>
    <w:rsid w:val="007633C7"/>
    <w:rsid w:val="0076388F"/>
    <w:rsid w:val="00763DD6"/>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1BC"/>
    <w:rsid w:val="00770318"/>
    <w:rsid w:val="007704CE"/>
    <w:rsid w:val="007711F1"/>
    <w:rsid w:val="0077191E"/>
    <w:rsid w:val="00772396"/>
    <w:rsid w:val="007725F1"/>
    <w:rsid w:val="00772700"/>
    <w:rsid w:val="00772856"/>
    <w:rsid w:val="007728BF"/>
    <w:rsid w:val="00772A55"/>
    <w:rsid w:val="00772C7D"/>
    <w:rsid w:val="007735B4"/>
    <w:rsid w:val="007738A5"/>
    <w:rsid w:val="00773F70"/>
    <w:rsid w:val="00774DD6"/>
    <w:rsid w:val="007752E6"/>
    <w:rsid w:val="00775C43"/>
    <w:rsid w:val="00776AC0"/>
    <w:rsid w:val="00776F91"/>
    <w:rsid w:val="00776FE1"/>
    <w:rsid w:val="0077707F"/>
    <w:rsid w:val="0077717C"/>
    <w:rsid w:val="007771D8"/>
    <w:rsid w:val="00777268"/>
    <w:rsid w:val="00777801"/>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841"/>
    <w:rsid w:val="00784A7C"/>
    <w:rsid w:val="00784C1B"/>
    <w:rsid w:val="0078551E"/>
    <w:rsid w:val="00785567"/>
    <w:rsid w:val="00785AB1"/>
    <w:rsid w:val="00785B2B"/>
    <w:rsid w:val="00785D69"/>
    <w:rsid w:val="00785DD7"/>
    <w:rsid w:val="007861AE"/>
    <w:rsid w:val="00786365"/>
    <w:rsid w:val="007867B1"/>
    <w:rsid w:val="00786A5E"/>
    <w:rsid w:val="00787549"/>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30D"/>
    <w:rsid w:val="00796506"/>
    <w:rsid w:val="00796BA8"/>
    <w:rsid w:val="00796DBB"/>
    <w:rsid w:val="00796EA5"/>
    <w:rsid w:val="00797097"/>
    <w:rsid w:val="00797620"/>
    <w:rsid w:val="007976A2"/>
    <w:rsid w:val="00797A60"/>
    <w:rsid w:val="007A0736"/>
    <w:rsid w:val="007A0D68"/>
    <w:rsid w:val="007A0E92"/>
    <w:rsid w:val="007A1A37"/>
    <w:rsid w:val="007A1A3F"/>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84E"/>
    <w:rsid w:val="007A5FE7"/>
    <w:rsid w:val="007A702C"/>
    <w:rsid w:val="007A71C0"/>
    <w:rsid w:val="007A77F7"/>
    <w:rsid w:val="007A7E64"/>
    <w:rsid w:val="007B00E1"/>
    <w:rsid w:val="007B01B8"/>
    <w:rsid w:val="007B031E"/>
    <w:rsid w:val="007B0C71"/>
    <w:rsid w:val="007B1104"/>
    <w:rsid w:val="007B1133"/>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1FD"/>
    <w:rsid w:val="007D0205"/>
    <w:rsid w:val="007D10ED"/>
    <w:rsid w:val="007D1D1A"/>
    <w:rsid w:val="007D24BF"/>
    <w:rsid w:val="007D2542"/>
    <w:rsid w:val="007D2AEF"/>
    <w:rsid w:val="007D2B53"/>
    <w:rsid w:val="007D2CA6"/>
    <w:rsid w:val="007D2D21"/>
    <w:rsid w:val="007D2E45"/>
    <w:rsid w:val="007D3853"/>
    <w:rsid w:val="007D3E8D"/>
    <w:rsid w:val="007D3EE0"/>
    <w:rsid w:val="007D3F01"/>
    <w:rsid w:val="007D3FEE"/>
    <w:rsid w:val="007D4E4E"/>
    <w:rsid w:val="007D5053"/>
    <w:rsid w:val="007D50CF"/>
    <w:rsid w:val="007D555C"/>
    <w:rsid w:val="007D57D9"/>
    <w:rsid w:val="007D592E"/>
    <w:rsid w:val="007D5E43"/>
    <w:rsid w:val="007D615B"/>
    <w:rsid w:val="007D6E3B"/>
    <w:rsid w:val="007D7267"/>
    <w:rsid w:val="007D76D2"/>
    <w:rsid w:val="007D788A"/>
    <w:rsid w:val="007E075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860"/>
    <w:rsid w:val="007F6B52"/>
    <w:rsid w:val="007F6DB2"/>
    <w:rsid w:val="007F6DB4"/>
    <w:rsid w:val="007F7358"/>
    <w:rsid w:val="007F7590"/>
    <w:rsid w:val="007F7648"/>
    <w:rsid w:val="007F7AE7"/>
    <w:rsid w:val="007F7C6B"/>
    <w:rsid w:val="007F7DF7"/>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A56"/>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270F1"/>
    <w:rsid w:val="008308C2"/>
    <w:rsid w:val="00830F01"/>
    <w:rsid w:val="008316C0"/>
    <w:rsid w:val="008325AA"/>
    <w:rsid w:val="0083290B"/>
    <w:rsid w:val="00832BCF"/>
    <w:rsid w:val="00833D69"/>
    <w:rsid w:val="00833F2C"/>
    <w:rsid w:val="0083470D"/>
    <w:rsid w:val="0083476C"/>
    <w:rsid w:val="008349CA"/>
    <w:rsid w:val="008350F7"/>
    <w:rsid w:val="008353FA"/>
    <w:rsid w:val="00835495"/>
    <w:rsid w:val="00835E55"/>
    <w:rsid w:val="00836304"/>
    <w:rsid w:val="0083639F"/>
    <w:rsid w:val="00836747"/>
    <w:rsid w:val="00836C20"/>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1F0"/>
    <w:rsid w:val="00850691"/>
    <w:rsid w:val="008507B7"/>
    <w:rsid w:val="0085081F"/>
    <w:rsid w:val="008508D1"/>
    <w:rsid w:val="008514A4"/>
    <w:rsid w:val="008514CE"/>
    <w:rsid w:val="00851F4C"/>
    <w:rsid w:val="00852777"/>
    <w:rsid w:val="00852846"/>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E64"/>
    <w:rsid w:val="00860FF5"/>
    <w:rsid w:val="008615D8"/>
    <w:rsid w:val="00861CF1"/>
    <w:rsid w:val="00861D0D"/>
    <w:rsid w:val="008625ED"/>
    <w:rsid w:val="0086297F"/>
    <w:rsid w:val="00862A44"/>
    <w:rsid w:val="00862D10"/>
    <w:rsid w:val="008638B8"/>
    <w:rsid w:val="00863F0F"/>
    <w:rsid w:val="00864066"/>
    <w:rsid w:val="00864107"/>
    <w:rsid w:val="008643C0"/>
    <w:rsid w:val="0086447E"/>
    <w:rsid w:val="008647BA"/>
    <w:rsid w:val="00864A1D"/>
    <w:rsid w:val="00865246"/>
    <w:rsid w:val="00865D15"/>
    <w:rsid w:val="00865E76"/>
    <w:rsid w:val="008660B6"/>
    <w:rsid w:val="008660E4"/>
    <w:rsid w:val="00866EC9"/>
    <w:rsid w:val="0086743A"/>
    <w:rsid w:val="00867B0E"/>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84A"/>
    <w:rsid w:val="00883FE5"/>
    <w:rsid w:val="00884370"/>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95A"/>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727"/>
    <w:rsid w:val="008A2B14"/>
    <w:rsid w:val="008A336B"/>
    <w:rsid w:val="008A3402"/>
    <w:rsid w:val="008A37CE"/>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6C25"/>
    <w:rsid w:val="008E74EE"/>
    <w:rsid w:val="008E7A2F"/>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4D"/>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3C87"/>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3FB5"/>
    <w:rsid w:val="00924200"/>
    <w:rsid w:val="009244E2"/>
    <w:rsid w:val="009244E8"/>
    <w:rsid w:val="009247E3"/>
    <w:rsid w:val="00924A4B"/>
    <w:rsid w:val="00924D84"/>
    <w:rsid w:val="00924DF1"/>
    <w:rsid w:val="0092538C"/>
    <w:rsid w:val="00925A77"/>
    <w:rsid w:val="00925D64"/>
    <w:rsid w:val="0092651B"/>
    <w:rsid w:val="009267B9"/>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4BFC"/>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BE9"/>
    <w:rsid w:val="00945D3E"/>
    <w:rsid w:val="00945E2A"/>
    <w:rsid w:val="009463ED"/>
    <w:rsid w:val="0094657F"/>
    <w:rsid w:val="009466E9"/>
    <w:rsid w:val="009473F7"/>
    <w:rsid w:val="00947500"/>
    <w:rsid w:val="00947915"/>
    <w:rsid w:val="00947DB7"/>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193"/>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0DDF"/>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CEA"/>
    <w:rsid w:val="00977D92"/>
    <w:rsid w:val="00977EE7"/>
    <w:rsid w:val="00977F2E"/>
    <w:rsid w:val="009806DE"/>
    <w:rsid w:val="00980768"/>
    <w:rsid w:val="00980948"/>
    <w:rsid w:val="00980C15"/>
    <w:rsid w:val="00980F54"/>
    <w:rsid w:val="00980F98"/>
    <w:rsid w:val="00981346"/>
    <w:rsid w:val="00981552"/>
    <w:rsid w:val="00981596"/>
    <w:rsid w:val="00981897"/>
    <w:rsid w:val="00981E96"/>
    <w:rsid w:val="00982095"/>
    <w:rsid w:val="009826B5"/>
    <w:rsid w:val="009828C2"/>
    <w:rsid w:val="00982AF2"/>
    <w:rsid w:val="00982EC9"/>
    <w:rsid w:val="00983761"/>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AF"/>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97A22"/>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5FCB"/>
    <w:rsid w:val="009A632D"/>
    <w:rsid w:val="009A64DF"/>
    <w:rsid w:val="009A6768"/>
    <w:rsid w:val="009A68BF"/>
    <w:rsid w:val="009A6A6D"/>
    <w:rsid w:val="009A702B"/>
    <w:rsid w:val="009A7A79"/>
    <w:rsid w:val="009B009C"/>
    <w:rsid w:val="009B0616"/>
    <w:rsid w:val="009B06FB"/>
    <w:rsid w:val="009B093D"/>
    <w:rsid w:val="009B1085"/>
    <w:rsid w:val="009B1A0A"/>
    <w:rsid w:val="009B1A76"/>
    <w:rsid w:val="009B2026"/>
    <w:rsid w:val="009B2199"/>
    <w:rsid w:val="009B2BA9"/>
    <w:rsid w:val="009B3551"/>
    <w:rsid w:val="009B4103"/>
    <w:rsid w:val="009B4358"/>
    <w:rsid w:val="009B4D26"/>
    <w:rsid w:val="009B4D7B"/>
    <w:rsid w:val="009B4F0E"/>
    <w:rsid w:val="009B50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5DF4"/>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6C0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8A2"/>
    <w:rsid w:val="00A25930"/>
    <w:rsid w:val="00A260B5"/>
    <w:rsid w:val="00A261D0"/>
    <w:rsid w:val="00A26A98"/>
    <w:rsid w:val="00A26C92"/>
    <w:rsid w:val="00A2712B"/>
    <w:rsid w:val="00A27561"/>
    <w:rsid w:val="00A27899"/>
    <w:rsid w:val="00A27B33"/>
    <w:rsid w:val="00A27B35"/>
    <w:rsid w:val="00A30498"/>
    <w:rsid w:val="00A30865"/>
    <w:rsid w:val="00A309A1"/>
    <w:rsid w:val="00A320A2"/>
    <w:rsid w:val="00A32C30"/>
    <w:rsid w:val="00A32DD6"/>
    <w:rsid w:val="00A333B7"/>
    <w:rsid w:val="00A33401"/>
    <w:rsid w:val="00A33E06"/>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C93"/>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C05"/>
    <w:rsid w:val="00A63EAD"/>
    <w:rsid w:val="00A64931"/>
    <w:rsid w:val="00A64DCB"/>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9"/>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4C"/>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5AB"/>
    <w:rsid w:val="00AA2EF6"/>
    <w:rsid w:val="00AA3E2D"/>
    <w:rsid w:val="00AA3E4E"/>
    <w:rsid w:val="00AA4D7E"/>
    <w:rsid w:val="00AA4FDF"/>
    <w:rsid w:val="00AA51E7"/>
    <w:rsid w:val="00AA564C"/>
    <w:rsid w:val="00AA5CA0"/>
    <w:rsid w:val="00AA5CE4"/>
    <w:rsid w:val="00AA644C"/>
    <w:rsid w:val="00AA6655"/>
    <w:rsid w:val="00AA696F"/>
    <w:rsid w:val="00AA6B85"/>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6E95"/>
    <w:rsid w:val="00AB761A"/>
    <w:rsid w:val="00AB7F5D"/>
    <w:rsid w:val="00AC073C"/>
    <w:rsid w:val="00AC0952"/>
    <w:rsid w:val="00AC09F9"/>
    <w:rsid w:val="00AC0B9E"/>
    <w:rsid w:val="00AC1165"/>
    <w:rsid w:val="00AC11C9"/>
    <w:rsid w:val="00AC148F"/>
    <w:rsid w:val="00AC18C8"/>
    <w:rsid w:val="00AC1D12"/>
    <w:rsid w:val="00AC27DA"/>
    <w:rsid w:val="00AC2FA7"/>
    <w:rsid w:val="00AC3014"/>
    <w:rsid w:val="00AC34B5"/>
    <w:rsid w:val="00AC34F8"/>
    <w:rsid w:val="00AC39AE"/>
    <w:rsid w:val="00AC3C9B"/>
    <w:rsid w:val="00AC41CB"/>
    <w:rsid w:val="00AC44CC"/>
    <w:rsid w:val="00AC451C"/>
    <w:rsid w:val="00AC473C"/>
    <w:rsid w:val="00AC4E3F"/>
    <w:rsid w:val="00AC5062"/>
    <w:rsid w:val="00AC5389"/>
    <w:rsid w:val="00AC56CE"/>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BAC"/>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CA"/>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A6F"/>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01"/>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CC0"/>
    <w:rsid w:val="00B03D1B"/>
    <w:rsid w:val="00B03D4A"/>
    <w:rsid w:val="00B03F99"/>
    <w:rsid w:val="00B03FF6"/>
    <w:rsid w:val="00B04284"/>
    <w:rsid w:val="00B0437F"/>
    <w:rsid w:val="00B04738"/>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0DCD"/>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52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5A8B"/>
    <w:rsid w:val="00B361FC"/>
    <w:rsid w:val="00B36DCA"/>
    <w:rsid w:val="00B374E8"/>
    <w:rsid w:val="00B37525"/>
    <w:rsid w:val="00B37535"/>
    <w:rsid w:val="00B3792D"/>
    <w:rsid w:val="00B379B5"/>
    <w:rsid w:val="00B37DAB"/>
    <w:rsid w:val="00B37DE5"/>
    <w:rsid w:val="00B40300"/>
    <w:rsid w:val="00B40735"/>
    <w:rsid w:val="00B40829"/>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9C1"/>
    <w:rsid w:val="00B50CDA"/>
    <w:rsid w:val="00B51103"/>
    <w:rsid w:val="00B51270"/>
    <w:rsid w:val="00B5150E"/>
    <w:rsid w:val="00B51867"/>
    <w:rsid w:val="00B519E1"/>
    <w:rsid w:val="00B51A5B"/>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6E2F"/>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287"/>
    <w:rsid w:val="00B65648"/>
    <w:rsid w:val="00B65661"/>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201"/>
    <w:rsid w:val="00B75C85"/>
    <w:rsid w:val="00B763DB"/>
    <w:rsid w:val="00B774B9"/>
    <w:rsid w:val="00B77CE4"/>
    <w:rsid w:val="00B803BA"/>
    <w:rsid w:val="00B8062E"/>
    <w:rsid w:val="00B808E7"/>
    <w:rsid w:val="00B809E2"/>
    <w:rsid w:val="00B809E5"/>
    <w:rsid w:val="00B80A5B"/>
    <w:rsid w:val="00B80C6C"/>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87CC9"/>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1D"/>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B04"/>
    <w:rsid w:val="00BA6C7C"/>
    <w:rsid w:val="00BA6CC9"/>
    <w:rsid w:val="00BA797E"/>
    <w:rsid w:val="00BB0112"/>
    <w:rsid w:val="00BB044A"/>
    <w:rsid w:val="00BB08AE"/>
    <w:rsid w:val="00BB0FD6"/>
    <w:rsid w:val="00BB13F3"/>
    <w:rsid w:val="00BB1580"/>
    <w:rsid w:val="00BB166A"/>
    <w:rsid w:val="00BB1F45"/>
    <w:rsid w:val="00BB2255"/>
    <w:rsid w:val="00BB225A"/>
    <w:rsid w:val="00BB23D6"/>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40"/>
    <w:rsid w:val="00BC1FA9"/>
    <w:rsid w:val="00BC2667"/>
    <w:rsid w:val="00BC2FD8"/>
    <w:rsid w:val="00BC3050"/>
    <w:rsid w:val="00BC31A3"/>
    <w:rsid w:val="00BC32AB"/>
    <w:rsid w:val="00BC3462"/>
    <w:rsid w:val="00BC366A"/>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0F07"/>
    <w:rsid w:val="00BD1532"/>
    <w:rsid w:val="00BD233A"/>
    <w:rsid w:val="00BD2B8E"/>
    <w:rsid w:val="00BD2E44"/>
    <w:rsid w:val="00BD2F33"/>
    <w:rsid w:val="00BD3289"/>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6ED"/>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2654"/>
    <w:rsid w:val="00BE3115"/>
    <w:rsid w:val="00BE39D3"/>
    <w:rsid w:val="00BE3BAB"/>
    <w:rsid w:val="00BE54CA"/>
    <w:rsid w:val="00BE54E7"/>
    <w:rsid w:val="00BE5937"/>
    <w:rsid w:val="00BE5F77"/>
    <w:rsid w:val="00BE62AB"/>
    <w:rsid w:val="00BE6F28"/>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365"/>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3D0"/>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DCC"/>
    <w:rsid w:val="00C13F9A"/>
    <w:rsid w:val="00C14572"/>
    <w:rsid w:val="00C147CC"/>
    <w:rsid w:val="00C1480A"/>
    <w:rsid w:val="00C153A1"/>
    <w:rsid w:val="00C1574F"/>
    <w:rsid w:val="00C1577D"/>
    <w:rsid w:val="00C15C17"/>
    <w:rsid w:val="00C15FA0"/>
    <w:rsid w:val="00C16078"/>
    <w:rsid w:val="00C161BF"/>
    <w:rsid w:val="00C16A91"/>
    <w:rsid w:val="00C16C73"/>
    <w:rsid w:val="00C16FFC"/>
    <w:rsid w:val="00C17372"/>
    <w:rsid w:val="00C1739B"/>
    <w:rsid w:val="00C174E1"/>
    <w:rsid w:val="00C1775C"/>
    <w:rsid w:val="00C17D85"/>
    <w:rsid w:val="00C20039"/>
    <w:rsid w:val="00C20802"/>
    <w:rsid w:val="00C20B5D"/>
    <w:rsid w:val="00C20CFD"/>
    <w:rsid w:val="00C21074"/>
    <w:rsid w:val="00C21196"/>
    <w:rsid w:val="00C212FE"/>
    <w:rsid w:val="00C213B5"/>
    <w:rsid w:val="00C215A8"/>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AF8"/>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5A4"/>
    <w:rsid w:val="00C36844"/>
    <w:rsid w:val="00C36B4D"/>
    <w:rsid w:val="00C36CFF"/>
    <w:rsid w:val="00C36E65"/>
    <w:rsid w:val="00C377D9"/>
    <w:rsid w:val="00C377F0"/>
    <w:rsid w:val="00C37D24"/>
    <w:rsid w:val="00C40272"/>
    <w:rsid w:val="00C4099C"/>
    <w:rsid w:val="00C4148A"/>
    <w:rsid w:val="00C41583"/>
    <w:rsid w:val="00C4162E"/>
    <w:rsid w:val="00C416B7"/>
    <w:rsid w:val="00C41B22"/>
    <w:rsid w:val="00C41CC4"/>
    <w:rsid w:val="00C422DD"/>
    <w:rsid w:val="00C424A4"/>
    <w:rsid w:val="00C426A1"/>
    <w:rsid w:val="00C427F6"/>
    <w:rsid w:val="00C42B62"/>
    <w:rsid w:val="00C42E30"/>
    <w:rsid w:val="00C42E9B"/>
    <w:rsid w:val="00C43899"/>
    <w:rsid w:val="00C44326"/>
    <w:rsid w:val="00C44330"/>
    <w:rsid w:val="00C445AC"/>
    <w:rsid w:val="00C44869"/>
    <w:rsid w:val="00C44D92"/>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A9E"/>
    <w:rsid w:val="00C51BCF"/>
    <w:rsid w:val="00C51E8D"/>
    <w:rsid w:val="00C521AF"/>
    <w:rsid w:val="00C522AC"/>
    <w:rsid w:val="00C5291A"/>
    <w:rsid w:val="00C52EC6"/>
    <w:rsid w:val="00C531A4"/>
    <w:rsid w:val="00C53662"/>
    <w:rsid w:val="00C53931"/>
    <w:rsid w:val="00C54E44"/>
    <w:rsid w:val="00C552A0"/>
    <w:rsid w:val="00C552F6"/>
    <w:rsid w:val="00C55ADF"/>
    <w:rsid w:val="00C5613F"/>
    <w:rsid w:val="00C56622"/>
    <w:rsid w:val="00C56D24"/>
    <w:rsid w:val="00C572C2"/>
    <w:rsid w:val="00C57591"/>
    <w:rsid w:val="00C577CF"/>
    <w:rsid w:val="00C578A1"/>
    <w:rsid w:val="00C57FCC"/>
    <w:rsid w:val="00C60015"/>
    <w:rsid w:val="00C60272"/>
    <w:rsid w:val="00C6076C"/>
    <w:rsid w:val="00C6107F"/>
    <w:rsid w:val="00C61A70"/>
    <w:rsid w:val="00C61C2C"/>
    <w:rsid w:val="00C61CCC"/>
    <w:rsid w:val="00C62826"/>
    <w:rsid w:val="00C62869"/>
    <w:rsid w:val="00C62DF8"/>
    <w:rsid w:val="00C62F1A"/>
    <w:rsid w:val="00C63E55"/>
    <w:rsid w:val="00C64DA7"/>
    <w:rsid w:val="00C65757"/>
    <w:rsid w:val="00C6576D"/>
    <w:rsid w:val="00C659F1"/>
    <w:rsid w:val="00C661B6"/>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5E83"/>
    <w:rsid w:val="00C76109"/>
    <w:rsid w:val="00C76BA4"/>
    <w:rsid w:val="00C7729F"/>
    <w:rsid w:val="00C77314"/>
    <w:rsid w:val="00C773DC"/>
    <w:rsid w:val="00C779EF"/>
    <w:rsid w:val="00C77A0F"/>
    <w:rsid w:val="00C80556"/>
    <w:rsid w:val="00C809D1"/>
    <w:rsid w:val="00C80CAF"/>
    <w:rsid w:val="00C81AD6"/>
    <w:rsid w:val="00C81E9D"/>
    <w:rsid w:val="00C81FD2"/>
    <w:rsid w:val="00C82699"/>
    <w:rsid w:val="00C840DF"/>
    <w:rsid w:val="00C84189"/>
    <w:rsid w:val="00C842E0"/>
    <w:rsid w:val="00C8431E"/>
    <w:rsid w:val="00C8457F"/>
    <w:rsid w:val="00C84A42"/>
    <w:rsid w:val="00C84B50"/>
    <w:rsid w:val="00C84F0A"/>
    <w:rsid w:val="00C85C4D"/>
    <w:rsid w:val="00C85C74"/>
    <w:rsid w:val="00C862AA"/>
    <w:rsid w:val="00C86552"/>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0DC5"/>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57D"/>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2B97"/>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0D2D"/>
    <w:rsid w:val="00CE145B"/>
    <w:rsid w:val="00CE14B6"/>
    <w:rsid w:val="00CE1650"/>
    <w:rsid w:val="00CE210E"/>
    <w:rsid w:val="00CE42A3"/>
    <w:rsid w:val="00CE4608"/>
    <w:rsid w:val="00CE503E"/>
    <w:rsid w:val="00CE60DC"/>
    <w:rsid w:val="00CE65A4"/>
    <w:rsid w:val="00CE6607"/>
    <w:rsid w:val="00CE701D"/>
    <w:rsid w:val="00CE7555"/>
    <w:rsid w:val="00CE7AD6"/>
    <w:rsid w:val="00CE7DD2"/>
    <w:rsid w:val="00CE7EBE"/>
    <w:rsid w:val="00CF0135"/>
    <w:rsid w:val="00CF0AE6"/>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90D"/>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00A"/>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03D"/>
    <w:rsid w:val="00D21153"/>
    <w:rsid w:val="00D212E2"/>
    <w:rsid w:val="00D21505"/>
    <w:rsid w:val="00D216B8"/>
    <w:rsid w:val="00D218E8"/>
    <w:rsid w:val="00D22609"/>
    <w:rsid w:val="00D22B3A"/>
    <w:rsid w:val="00D22D1F"/>
    <w:rsid w:val="00D23141"/>
    <w:rsid w:val="00D23FF1"/>
    <w:rsid w:val="00D24744"/>
    <w:rsid w:val="00D24C27"/>
    <w:rsid w:val="00D2504A"/>
    <w:rsid w:val="00D25925"/>
    <w:rsid w:val="00D25FDE"/>
    <w:rsid w:val="00D26378"/>
    <w:rsid w:val="00D26436"/>
    <w:rsid w:val="00D267D6"/>
    <w:rsid w:val="00D26EFD"/>
    <w:rsid w:val="00D26F17"/>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6BB5"/>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0868"/>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0E4"/>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6D4"/>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773"/>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593"/>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357"/>
    <w:rsid w:val="00DA68FA"/>
    <w:rsid w:val="00DA7924"/>
    <w:rsid w:val="00DA7AA1"/>
    <w:rsid w:val="00DA7BAB"/>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48D3"/>
    <w:rsid w:val="00DB50E8"/>
    <w:rsid w:val="00DB513B"/>
    <w:rsid w:val="00DB5AF5"/>
    <w:rsid w:val="00DB66C6"/>
    <w:rsid w:val="00DB6A27"/>
    <w:rsid w:val="00DB6C81"/>
    <w:rsid w:val="00DB707D"/>
    <w:rsid w:val="00DB730D"/>
    <w:rsid w:val="00DB749D"/>
    <w:rsid w:val="00DB7504"/>
    <w:rsid w:val="00DB7619"/>
    <w:rsid w:val="00DC05DD"/>
    <w:rsid w:val="00DC08F7"/>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622"/>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5D5"/>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564"/>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55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7E2"/>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BC8"/>
    <w:rsid w:val="00E17D62"/>
    <w:rsid w:val="00E203D7"/>
    <w:rsid w:val="00E20C6B"/>
    <w:rsid w:val="00E210C2"/>
    <w:rsid w:val="00E21D64"/>
    <w:rsid w:val="00E228BA"/>
    <w:rsid w:val="00E22AAE"/>
    <w:rsid w:val="00E22F78"/>
    <w:rsid w:val="00E22F80"/>
    <w:rsid w:val="00E235DF"/>
    <w:rsid w:val="00E2376A"/>
    <w:rsid w:val="00E2376F"/>
    <w:rsid w:val="00E238B0"/>
    <w:rsid w:val="00E23A44"/>
    <w:rsid w:val="00E23B8F"/>
    <w:rsid w:val="00E23BB8"/>
    <w:rsid w:val="00E23DF0"/>
    <w:rsid w:val="00E242E9"/>
    <w:rsid w:val="00E24645"/>
    <w:rsid w:val="00E24AE3"/>
    <w:rsid w:val="00E24C04"/>
    <w:rsid w:val="00E24F89"/>
    <w:rsid w:val="00E252CD"/>
    <w:rsid w:val="00E252F6"/>
    <w:rsid w:val="00E2598E"/>
    <w:rsid w:val="00E25E4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0B"/>
    <w:rsid w:val="00E36A9A"/>
    <w:rsid w:val="00E36ADE"/>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5FD"/>
    <w:rsid w:val="00E457F8"/>
    <w:rsid w:val="00E459EC"/>
    <w:rsid w:val="00E45DC3"/>
    <w:rsid w:val="00E45E6C"/>
    <w:rsid w:val="00E4627F"/>
    <w:rsid w:val="00E4630A"/>
    <w:rsid w:val="00E46332"/>
    <w:rsid w:val="00E468D1"/>
    <w:rsid w:val="00E46ABF"/>
    <w:rsid w:val="00E46D5D"/>
    <w:rsid w:val="00E475F8"/>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6CC3"/>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25"/>
    <w:rsid w:val="00E63868"/>
    <w:rsid w:val="00E63A32"/>
    <w:rsid w:val="00E64004"/>
    <w:rsid w:val="00E6407F"/>
    <w:rsid w:val="00E64815"/>
    <w:rsid w:val="00E64CD2"/>
    <w:rsid w:val="00E651B0"/>
    <w:rsid w:val="00E6535A"/>
    <w:rsid w:val="00E653F6"/>
    <w:rsid w:val="00E65920"/>
    <w:rsid w:val="00E65C4D"/>
    <w:rsid w:val="00E6607D"/>
    <w:rsid w:val="00E66AD8"/>
    <w:rsid w:val="00E66B0A"/>
    <w:rsid w:val="00E66C7E"/>
    <w:rsid w:val="00E66CE6"/>
    <w:rsid w:val="00E66E34"/>
    <w:rsid w:val="00E670E3"/>
    <w:rsid w:val="00E67268"/>
    <w:rsid w:val="00E67289"/>
    <w:rsid w:val="00E67557"/>
    <w:rsid w:val="00E67872"/>
    <w:rsid w:val="00E67A84"/>
    <w:rsid w:val="00E67BB3"/>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270"/>
    <w:rsid w:val="00EA2987"/>
    <w:rsid w:val="00EA2AB5"/>
    <w:rsid w:val="00EA2FC9"/>
    <w:rsid w:val="00EA338C"/>
    <w:rsid w:val="00EA3935"/>
    <w:rsid w:val="00EA42BD"/>
    <w:rsid w:val="00EA43F1"/>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410"/>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41E"/>
    <w:rsid w:val="00EE07C9"/>
    <w:rsid w:val="00EE0A6B"/>
    <w:rsid w:val="00EE1177"/>
    <w:rsid w:val="00EE1203"/>
    <w:rsid w:val="00EE12E5"/>
    <w:rsid w:val="00EE1389"/>
    <w:rsid w:val="00EE181B"/>
    <w:rsid w:val="00EE1D15"/>
    <w:rsid w:val="00EE1E70"/>
    <w:rsid w:val="00EE1EC6"/>
    <w:rsid w:val="00EE2152"/>
    <w:rsid w:val="00EE22D5"/>
    <w:rsid w:val="00EE2485"/>
    <w:rsid w:val="00EE34D6"/>
    <w:rsid w:val="00EE3EB4"/>
    <w:rsid w:val="00EE4120"/>
    <w:rsid w:val="00EE4219"/>
    <w:rsid w:val="00EE4235"/>
    <w:rsid w:val="00EE42F5"/>
    <w:rsid w:val="00EE458F"/>
    <w:rsid w:val="00EE4757"/>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3DA0"/>
    <w:rsid w:val="00EF4189"/>
    <w:rsid w:val="00EF44EA"/>
    <w:rsid w:val="00EF5115"/>
    <w:rsid w:val="00EF5731"/>
    <w:rsid w:val="00EF59E8"/>
    <w:rsid w:val="00EF6300"/>
    <w:rsid w:val="00EF6319"/>
    <w:rsid w:val="00EF6523"/>
    <w:rsid w:val="00EF6590"/>
    <w:rsid w:val="00EF66B7"/>
    <w:rsid w:val="00EF6926"/>
    <w:rsid w:val="00EF71AD"/>
    <w:rsid w:val="00EF77AC"/>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60F8"/>
    <w:rsid w:val="00F074ED"/>
    <w:rsid w:val="00F0769F"/>
    <w:rsid w:val="00F076BB"/>
    <w:rsid w:val="00F076D5"/>
    <w:rsid w:val="00F079BC"/>
    <w:rsid w:val="00F07BE8"/>
    <w:rsid w:val="00F10228"/>
    <w:rsid w:val="00F10403"/>
    <w:rsid w:val="00F10520"/>
    <w:rsid w:val="00F110BC"/>
    <w:rsid w:val="00F11940"/>
    <w:rsid w:val="00F11FCF"/>
    <w:rsid w:val="00F1231B"/>
    <w:rsid w:val="00F131FA"/>
    <w:rsid w:val="00F1418B"/>
    <w:rsid w:val="00F1425B"/>
    <w:rsid w:val="00F14368"/>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290"/>
    <w:rsid w:val="00F30779"/>
    <w:rsid w:val="00F30C02"/>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3F3"/>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7B6"/>
    <w:rsid w:val="00F44BDA"/>
    <w:rsid w:val="00F44FFA"/>
    <w:rsid w:val="00F459D1"/>
    <w:rsid w:val="00F45B5C"/>
    <w:rsid w:val="00F45EEF"/>
    <w:rsid w:val="00F460D6"/>
    <w:rsid w:val="00F463D5"/>
    <w:rsid w:val="00F46AF5"/>
    <w:rsid w:val="00F46EC9"/>
    <w:rsid w:val="00F47137"/>
    <w:rsid w:val="00F479BB"/>
    <w:rsid w:val="00F47A99"/>
    <w:rsid w:val="00F501B5"/>
    <w:rsid w:val="00F50568"/>
    <w:rsid w:val="00F50A98"/>
    <w:rsid w:val="00F50C5D"/>
    <w:rsid w:val="00F50F82"/>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501"/>
    <w:rsid w:val="00F717CA"/>
    <w:rsid w:val="00F71DDE"/>
    <w:rsid w:val="00F72100"/>
    <w:rsid w:val="00F72373"/>
    <w:rsid w:val="00F72413"/>
    <w:rsid w:val="00F7289D"/>
    <w:rsid w:val="00F72931"/>
    <w:rsid w:val="00F734E5"/>
    <w:rsid w:val="00F737D6"/>
    <w:rsid w:val="00F73A4F"/>
    <w:rsid w:val="00F73D3A"/>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3D0"/>
    <w:rsid w:val="00FA1867"/>
    <w:rsid w:val="00FA1CDD"/>
    <w:rsid w:val="00FA23FC"/>
    <w:rsid w:val="00FA2ECE"/>
    <w:rsid w:val="00FA31FC"/>
    <w:rsid w:val="00FA329E"/>
    <w:rsid w:val="00FA392C"/>
    <w:rsid w:val="00FA39D2"/>
    <w:rsid w:val="00FA3A85"/>
    <w:rsid w:val="00FA3F5F"/>
    <w:rsid w:val="00FA3FB1"/>
    <w:rsid w:val="00FA4301"/>
    <w:rsid w:val="00FA44DC"/>
    <w:rsid w:val="00FA4574"/>
    <w:rsid w:val="00FA47B5"/>
    <w:rsid w:val="00FA489B"/>
    <w:rsid w:val="00FA4F18"/>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699"/>
    <w:rsid w:val="00FB2B44"/>
    <w:rsid w:val="00FB2C34"/>
    <w:rsid w:val="00FB2D2F"/>
    <w:rsid w:val="00FB2D43"/>
    <w:rsid w:val="00FB31AF"/>
    <w:rsid w:val="00FB4038"/>
    <w:rsid w:val="00FB442E"/>
    <w:rsid w:val="00FB44D1"/>
    <w:rsid w:val="00FB453E"/>
    <w:rsid w:val="00FB46DE"/>
    <w:rsid w:val="00FB4C63"/>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3CE5"/>
    <w:rsid w:val="00FC4434"/>
    <w:rsid w:val="00FC44A5"/>
    <w:rsid w:val="00FC4C80"/>
    <w:rsid w:val="00FC505B"/>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DA1"/>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0D7A"/>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0B"/>
    <w:rsid w:val="00FE5785"/>
    <w:rsid w:val="00FE5B49"/>
    <w:rsid w:val="00FE5CD4"/>
    <w:rsid w:val="00FE65FC"/>
    <w:rsid w:val="00FE67EE"/>
    <w:rsid w:val="00FE6DB7"/>
    <w:rsid w:val="00FE7BC1"/>
    <w:rsid w:val="00FF0AB7"/>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52C"/>
    <w:rsid w:val="00FF46FB"/>
    <w:rsid w:val="00FF4FA8"/>
    <w:rsid w:val="00FF54E4"/>
    <w:rsid w:val="00FF5B43"/>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1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5DB"/>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0B46E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PlaceholderText">
    <w:name w:val="Placeholder Text"/>
    <w:uiPriority w:val="99"/>
    <w:semiHidden/>
    <w:rsid w:val="00404E23"/>
    <w:rPr>
      <w:color w:val="808080"/>
    </w:rPr>
  </w:style>
  <w:style w:type="table" w:customStyle="1" w:styleId="TableGrid2">
    <w:name w:val="Table Grid2"/>
    <w:basedOn w:val="TableNormal"/>
    <w:next w:val="TableGrid"/>
    <w:rsid w:val="003D2FB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2296841">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363556940">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637099732">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42" Type="http://schemas.openxmlformats.org/officeDocument/2006/relationships/oleObject" Target="embeddings/oleObject18.bin"/><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image" Target="media/image28.wmf"/><Relationship Id="rId84" Type="http://schemas.openxmlformats.org/officeDocument/2006/relationships/image" Target="media/image35.wmf"/><Relationship Id="rId89"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image" Target="media/image2.emf"/><Relationship Id="rId24" Type="http://schemas.openxmlformats.org/officeDocument/2006/relationships/oleObject" Target="embeddings/oleObject8.bin"/><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21.wmf"/><Relationship Id="rId58" Type="http://schemas.openxmlformats.org/officeDocument/2006/relationships/oleObject" Target="embeddings/oleObject27.bin"/><Relationship Id="rId66" Type="http://schemas.openxmlformats.org/officeDocument/2006/relationships/image" Target="media/image27.wmf"/><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3.bin"/><Relationship Id="rId123" Type="http://schemas.microsoft.com/office/2011/relationships/commentsExtended" Target="commentsExtended.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image" Target="media/image34.wmf"/><Relationship Id="rId90" Type="http://schemas.openxmlformats.org/officeDocument/2006/relationships/oleObject" Target="embeddings/oleObject45.bin"/><Relationship Id="rId95" Type="http://schemas.openxmlformats.org/officeDocument/2006/relationships/image" Target="media/image40.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11.wmf"/><Relationship Id="rId35" Type="http://schemas.openxmlformats.org/officeDocument/2006/relationships/image" Target="media/image13.wmf"/><Relationship Id="rId43" Type="http://schemas.openxmlformats.org/officeDocument/2006/relationships/oleObject" Target="embeddings/oleObject19.bin"/><Relationship Id="rId48" Type="http://schemas.openxmlformats.org/officeDocument/2006/relationships/image" Target="media/image19.wmf"/><Relationship Id="rId56" Type="http://schemas.openxmlformats.org/officeDocument/2006/relationships/oleObject" Target="embeddings/oleObject26.bin"/><Relationship Id="rId64" Type="http://schemas.openxmlformats.org/officeDocument/2006/relationships/image" Target="media/image26.wmf"/><Relationship Id="rId69" Type="http://schemas.openxmlformats.org/officeDocument/2006/relationships/oleObject" Target="embeddings/oleObject33.bin"/><Relationship Id="rId77" Type="http://schemas.openxmlformats.org/officeDocument/2006/relationships/image" Target="media/image32.w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image" Target="media/image33.wmf"/><Relationship Id="rId85" Type="http://schemas.openxmlformats.org/officeDocument/2006/relationships/oleObject" Target="embeddings/oleObject42.bin"/><Relationship Id="rId93" Type="http://schemas.openxmlformats.org/officeDocument/2006/relationships/image" Target="media/image39.wmf"/><Relationship Id="rId98"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8.wmf"/><Relationship Id="rId59" Type="http://schemas.openxmlformats.org/officeDocument/2006/relationships/image" Target="media/image24.wmf"/><Relationship Id="rId67" Type="http://schemas.openxmlformats.org/officeDocument/2006/relationships/oleObject" Target="embeddings/oleObject32.bin"/><Relationship Id="rId124" Type="http://schemas.microsoft.com/office/2011/relationships/people" Target="people.xml"/><Relationship Id="rId20"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oleObject" Target="embeddings/oleObject34.bin"/><Relationship Id="rId75" Type="http://schemas.openxmlformats.org/officeDocument/2006/relationships/image" Target="media/image31.wmf"/><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8.wmf"/><Relationship Id="rId96"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image" Target="media/image10.wmf"/><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image" Target="media/image23.wmf"/><Relationship Id="rId10" Type="http://schemas.openxmlformats.org/officeDocument/2006/relationships/oleObject" Target="embeddings/oleObject1.bin"/><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image" Target="media/image30.wmf"/><Relationship Id="rId78" Type="http://schemas.openxmlformats.org/officeDocument/2006/relationships/oleObject" Target="embeddings/oleObject38.bin"/><Relationship Id="rId81" Type="http://schemas.openxmlformats.org/officeDocument/2006/relationships/oleObject" Target="embeddings/oleObject40.bin"/><Relationship Id="rId86" Type="http://schemas.openxmlformats.org/officeDocument/2006/relationships/image" Target="media/image36.wmf"/><Relationship Id="rId94" Type="http://schemas.openxmlformats.org/officeDocument/2006/relationships/oleObject" Target="embeddings/oleObject47.bin"/><Relationship Id="rId99" Type="http://schemas.openxmlformats.org/officeDocument/2006/relationships/footer" Target="footer2.xml"/><Relationship Id="rId10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emf"/><Relationship Id="rId18" Type="http://schemas.openxmlformats.org/officeDocument/2006/relationships/oleObject" Target="embeddings/oleObject5.bin"/><Relationship Id="rId39" Type="http://schemas.openxmlformats.org/officeDocument/2006/relationships/image" Target="media/image15.wmf"/><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7.bin"/><Relationship Id="rId97"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3BCA6-3EAD-4838-A2B9-96D842987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482</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Young Han Nam</cp:lastModifiedBy>
  <cp:revision>9</cp:revision>
  <cp:lastPrinted>2013-01-15T20:26:00Z</cp:lastPrinted>
  <dcterms:created xsi:type="dcterms:W3CDTF">2015-10-19T15:19:00Z</dcterms:created>
  <dcterms:modified xsi:type="dcterms:W3CDTF">2015-11-19T02:40:00Z</dcterms:modified>
</cp:coreProperties>
</file>